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A591A" w:rsidR="00261007" w:rsidP="00FC3AE8" w:rsidRDefault="00261007" w14:paraId="4f286e5" w14:textId="4f286e5">
      <w:pPr>
        <w15:collapsed w:val="false"/>
        <w:rPr>
          <w:bCs/>
          <w:sz w:val="24"/>
          <w:szCs w:val="24"/>
        </w:rPr>
      </w:pPr>
      <w:bookmarkStart w:name="_GoBack" w:id="0"/>
      <w:bookmarkEnd w:id="0"/>
    </w:p>
    <w:p w:rsidRPr="003A591A" w:rsidR="00FC3AE8" w:rsidP="00FC3AE8" w:rsidRDefault="00FC3AE8">
      <w:pPr>
        <w:rPr>
          <w:bCs/>
          <w:sz w:val="24"/>
          <w:szCs w:val="24"/>
        </w:rPr>
      </w:pPr>
      <w:r w:rsidRPr="003A591A">
        <w:rPr>
          <w:bCs/>
          <w:sz w:val="24"/>
          <w:szCs w:val="24"/>
        </w:rPr>
        <w:t>REPUBLIKA HRVATSKA</w:t>
      </w:r>
    </w:p>
    <w:p w:rsidRPr="003A591A" w:rsidR="00FC3AE8" w:rsidP="00FC3AE8" w:rsidRDefault="00FC3AE8">
      <w:pPr>
        <w:rPr>
          <w:bCs/>
          <w:sz w:val="24"/>
          <w:szCs w:val="24"/>
        </w:rPr>
      </w:pPr>
      <w:r w:rsidRPr="003A591A">
        <w:rPr>
          <w:bCs/>
          <w:sz w:val="24"/>
          <w:szCs w:val="24"/>
        </w:rPr>
        <w:t>TRGOVAČKI SUD U ZAGREBU</w:t>
      </w:r>
    </w:p>
    <w:p w:rsidRPr="003A591A" w:rsidR="00FC3AE8" w:rsidP="00FC3AE8" w:rsidRDefault="00FC3AE8">
      <w:pPr>
        <w:rPr>
          <w:sz w:val="24"/>
          <w:szCs w:val="24"/>
        </w:rPr>
      </w:pPr>
      <w:r w:rsidRPr="003A591A">
        <w:rPr>
          <w:bCs/>
          <w:sz w:val="24"/>
          <w:szCs w:val="24"/>
        </w:rPr>
        <w:t>Zagreb, Amruševa 2/II</w:t>
      </w:r>
      <w:r w:rsidRPr="003A591A">
        <w:rPr>
          <w:bCs/>
          <w:sz w:val="24"/>
          <w:szCs w:val="24"/>
        </w:rPr>
        <w:tab/>
      </w:r>
      <w:r w:rsidRPr="003A591A">
        <w:rPr>
          <w:bCs/>
          <w:sz w:val="24"/>
          <w:szCs w:val="24"/>
        </w:rPr>
        <w:tab/>
      </w:r>
      <w:r w:rsidRPr="003A591A">
        <w:rPr>
          <w:bCs/>
          <w:sz w:val="24"/>
          <w:szCs w:val="24"/>
        </w:rPr>
        <w:tab/>
      </w:r>
      <w:r w:rsidRPr="003A591A">
        <w:rPr>
          <w:bCs/>
          <w:sz w:val="24"/>
          <w:szCs w:val="24"/>
        </w:rPr>
        <w:tab/>
      </w:r>
      <w:r w:rsidRPr="003A591A">
        <w:rPr>
          <w:bCs/>
          <w:sz w:val="24"/>
          <w:szCs w:val="24"/>
        </w:rPr>
        <w:tab/>
      </w:r>
      <w:r w:rsidRPr="003A591A">
        <w:rPr>
          <w:bCs/>
          <w:sz w:val="24"/>
          <w:szCs w:val="24"/>
        </w:rPr>
        <w:tab/>
        <w:t xml:space="preserve">        </w:t>
      </w:r>
    </w:p>
    <w:p w:rsidRPr="003A591A" w:rsidR="00FC3AE8" w:rsidP="00FC3AE8" w:rsidRDefault="00FC3AE8">
      <w:pPr>
        <w:ind w:firstLine="360"/>
        <w:jc w:val="both"/>
        <w:rPr>
          <w:bCs/>
          <w:sz w:val="24"/>
          <w:szCs w:val="24"/>
        </w:rPr>
      </w:pPr>
    </w:p>
    <w:p w:rsidRPr="003A591A" w:rsidR="0001318C" w:rsidP="00FC3AE8" w:rsidRDefault="0001318C">
      <w:pPr>
        <w:ind w:firstLine="360"/>
        <w:jc w:val="both"/>
        <w:rPr>
          <w:bCs/>
          <w:sz w:val="24"/>
          <w:szCs w:val="24"/>
        </w:rPr>
      </w:pPr>
    </w:p>
    <w:p w:rsidRPr="003A591A" w:rsidR="00FC3AE8" w:rsidP="00FC3AE8" w:rsidRDefault="00FC3AE8">
      <w:pPr>
        <w:ind w:firstLine="360"/>
        <w:jc w:val="center"/>
        <w:rPr>
          <w:b/>
          <w:bCs/>
          <w:sz w:val="24"/>
          <w:szCs w:val="24"/>
        </w:rPr>
      </w:pPr>
      <w:r w:rsidRPr="003A591A">
        <w:rPr>
          <w:b/>
          <w:bCs/>
          <w:sz w:val="24"/>
          <w:szCs w:val="24"/>
        </w:rPr>
        <w:t>Z A P I S N I K</w:t>
      </w:r>
    </w:p>
    <w:p w:rsidRPr="003A591A" w:rsidR="00FC3AE8" w:rsidP="00FC3AE8" w:rsidRDefault="00FC3AE8">
      <w:pPr>
        <w:ind w:firstLine="360"/>
        <w:jc w:val="center"/>
        <w:rPr>
          <w:b/>
          <w:bCs/>
          <w:sz w:val="24"/>
          <w:szCs w:val="24"/>
        </w:rPr>
      </w:pPr>
      <w:r w:rsidRPr="003A591A">
        <w:rPr>
          <w:b/>
          <w:bCs/>
          <w:sz w:val="24"/>
          <w:szCs w:val="24"/>
        </w:rPr>
        <w:t>SA ISPITNOG ROČIŠTA</w:t>
      </w:r>
    </w:p>
    <w:p w:rsidRPr="003A591A" w:rsidR="00FC3AE8" w:rsidP="00FC3AE8" w:rsidRDefault="00FC3AE8">
      <w:pPr>
        <w:jc w:val="both"/>
        <w:rPr>
          <w:bCs/>
          <w:sz w:val="24"/>
          <w:szCs w:val="24"/>
        </w:rPr>
      </w:pPr>
    </w:p>
    <w:p w:rsidRPr="003A591A" w:rsidR="00B5156C" w:rsidP="00B5156C" w:rsidRDefault="00FC3AE8">
      <w:pPr>
        <w:jc w:val="both"/>
        <w:rPr>
          <w:sz w:val="24"/>
          <w:szCs w:val="24"/>
        </w:rPr>
      </w:pPr>
      <w:r w:rsidRPr="003A591A">
        <w:rPr>
          <w:bCs/>
          <w:sz w:val="24"/>
          <w:szCs w:val="24"/>
        </w:rPr>
        <w:t xml:space="preserve">održanog dana </w:t>
      </w:r>
      <w:r w:rsidRPr="003A591A" w:rsidR="00EC2B12">
        <w:rPr>
          <w:b/>
          <w:bCs/>
          <w:sz w:val="24"/>
          <w:szCs w:val="24"/>
        </w:rPr>
        <w:t>28</w:t>
      </w:r>
      <w:r w:rsidRPr="003A591A" w:rsidR="00643D3F">
        <w:rPr>
          <w:b/>
          <w:bCs/>
          <w:sz w:val="24"/>
          <w:szCs w:val="24"/>
        </w:rPr>
        <w:t>. srpnja</w:t>
      </w:r>
      <w:r w:rsidRPr="003A591A" w:rsidR="00BC279C">
        <w:rPr>
          <w:b/>
          <w:bCs/>
          <w:sz w:val="24"/>
          <w:szCs w:val="24"/>
        </w:rPr>
        <w:t xml:space="preserve"> 2020</w:t>
      </w:r>
      <w:r w:rsidRPr="003A591A">
        <w:rPr>
          <w:b/>
          <w:bCs/>
          <w:sz w:val="24"/>
          <w:szCs w:val="24"/>
        </w:rPr>
        <w:t>.</w:t>
      </w:r>
      <w:r w:rsidRPr="003A591A">
        <w:rPr>
          <w:bCs/>
          <w:sz w:val="24"/>
          <w:szCs w:val="24"/>
        </w:rPr>
        <w:t xml:space="preserve"> </w:t>
      </w:r>
      <w:r w:rsidRPr="003A591A" w:rsidR="00E51A27">
        <w:rPr>
          <w:bCs/>
          <w:sz w:val="24"/>
          <w:szCs w:val="24"/>
        </w:rPr>
        <w:t>na Zagrebačkom Velesajmu, Zagreb, Avenija Dubrovnik 15, Kongresna dvorana Globus</w:t>
      </w:r>
      <w:r w:rsidRPr="003A591A" w:rsidR="00E84EB2">
        <w:rPr>
          <w:bCs/>
          <w:sz w:val="24"/>
          <w:szCs w:val="24"/>
        </w:rPr>
        <w:t xml:space="preserve">, </w:t>
      </w:r>
      <w:r w:rsidRPr="003A591A">
        <w:rPr>
          <w:bCs/>
          <w:sz w:val="24"/>
          <w:szCs w:val="24"/>
        </w:rPr>
        <w:t xml:space="preserve">u stečajnom predmetu nad stečajnim dužnikom </w:t>
      </w:r>
      <w:r w:rsidRPr="003A591A" w:rsidR="00EC2B12">
        <w:rPr>
          <w:sz w:val="24"/>
          <w:szCs w:val="24"/>
        </w:rPr>
        <w:t>HIDROELEKTRA MEHANIZACIJA d.d. u stečaju, Zagreb (Grad Zagreb), Radnička cesta 204, OIB: 96667257878</w:t>
      </w:r>
    </w:p>
    <w:p w:rsidRPr="003A591A" w:rsidR="002E1C33" w:rsidP="00B5156C" w:rsidRDefault="002E1C33">
      <w:pPr>
        <w:jc w:val="both"/>
        <w:rPr>
          <w:sz w:val="24"/>
          <w:szCs w:val="24"/>
        </w:rPr>
      </w:pPr>
    </w:p>
    <w:p w:rsidRPr="003A591A" w:rsidR="00FC3AE8" w:rsidP="00D64DBA" w:rsidRDefault="00FC3AE8">
      <w:pPr>
        <w:jc w:val="both"/>
        <w:rPr>
          <w:sz w:val="24"/>
          <w:szCs w:val="24"/>
        </w:rPr>
      </w:pPr>
      <w:r w:rsidRPr="003A591A">
        <w:rPr>
          <w:bCs/>
          <w:sz w:val="24"/>
          <w:szCs w:val="24"/>
        </w:rPr>
        <w:t>NAZOČNI OD SUDA:</w:t>
      </w:r>
    </w:p>
    <w:p w:rsidRPr="003A591A" w:rsidR="00FC3AE8" w:rsidP="007C633E" w:rsidRDefault="00FC3AE8">
      <w:pPr>
        <w:jc w:val="both"/>
        <w:rPr>
          <w:bCs/>
          <w:sz w:val="24"/>
          <w:szCs w:val="24"/>
        </w:rPr>
      </w:pPr>
      <w:r w:rsidRPr="003A591A">
        <w:rPr>
          <w:bCs/>
          <w:sz w:val="24"/>
          <w:szCs w:val="24"/>
        </w:rPr>
        <w:t>Nikola Ribarić, stečajni sudac</w:t>
      </w:r>
    </w:p>
    <w:p w:rsidRPr="003A591A" w:rsidR="00FC3AE8" w:rsidP="007C633E" w:rsidRDefault="00D64DBA">
      <w:pPr>
        <w:jc w:val="both"/>
        <w:rPr>
          <w:bCs/>
          <w:sz w:val="24"/>
          <w:szCs w:val="24"/>
        </w:rPr>
      </w:pPr>
      <w:r w:rsidRPr="003A591A">
        <w:rPr>
          <w:bCs/>
          <w:sz w:val="24"/>
          <w:szCs w:val="24"/>
        </w:rPr>
        <w:t>Maja Hajtek</w:t>
      </w:r>
      <w:r w:rsidRPr="003A591A" w:rsidR="00957E20">
        <w:rPr>
          <w:bCs/>
          <w:sz w:val="24"/>
          <w:szCs w:val="24"/>
        </w:rPr>
        <w:t xml:space="preserve">, </w:t>
      </w:r>
      <w:r w:rsidRPr="003A591A" w:rsidR="00FC3AE8">
        <w:rPr>
          <w:bCs/>
          <w:sz w:val="24"/>
          <w:szCs w:val="24"/>
        </w:rPr>
        <w:t>zapisničar</w:t>
      </w:r>
    </w:p>
    <w:p w:rsidRPr="003A591A" w:rsidR="00A62EAE" w:rsidP="007C633E" w:rsidRDefault="00A62EAE">
      <w:pPr>
        <w:jc w:val="both"/>
        <w:rPr>
          <w:bCs/>
          <w:sz w:val="24"/>
          <w:szCs w:val="24"/>
        </w:rPr>
      </w:pPr>
    </w:p>
    <w:p w:rsidRPr="003A591A" w:rsidR="00A62EAE" w:rsidP="007C633E" w:rsidRDefault="00E51A27">
      <w:pPr>
        <w:jc w:val="both"/>
        <w:rPr>
          <w:bCs/>
          <w:sz w:val="24"/>
          <w:szCs w:val="24"/>
        </w:rPr>
      </w:pPr>
      <w:r w:rsidRPr="003A591A">
        <w:rPr>
          <w:bCs/>
          <w:sz w:val="24"/>
          <w:szCs w:val="24"/>
        </w:rPr>
        <w:t>Započeto u 10,00</w:t>
      </w:r>
      <w:r w:rsidRPr="003A591A" w:rsidR="00A62EAE">
        <w:rPr>
          <w:bCs/>
          <w:sz w:val="24"/>
          <w:szCs w:val="24"/>
        </w:rPr>
        <w:t xml:space="preserve"> sati.</w:t>
      </w:r>
    </w:p>
    <w:p w:rsidRPr="003A591A" w:rsidR="00A62EAE" w:rsidP="007C633E" w:rsidRDefault="00A62EAE">
      <w:pPr>
        <w:jc w:val="both"/>
        <w:rPr>
          <w:bCs/>
          <w:sz w:val="24"/>
          <w:szCs w:val="24"/>
        </w:rPr>
      </w:pPr>
      <w:r w:rsidRPr="003A591A">
        <w:rPr>
          <w:bCs/>
          <w:sz w:val="24"/>
          <w:szCs w:val="24"/>
        </w:rPr>
        <w:t>Ročište je javno.</w:t>
      </w:r>
    </w:p>
    <w:p w:rsidRPr="003A591A" w:rsidR="00FC3AE8" w:rsidP="007C633E" w:rsidRDefault="00FC3AE8">
      <w:pPr>
        <w:jc w:val="both"/>
        <w:rPr>
          <w:bCs/>
          <w:sz w:val="24"/>
          <w:szCs w:val="24"/>
        </w:rPr>
      </w:pPr>
    </w:p>
    <w:p w:rsidRPr="003A591A" w:rsidR="00FC3AE8" w:rsidP="007C633E" w:rsidRDefault="00FC2A2E">
      <w:pPr>
        <w:jc w:val="both"/>
        <w:rPr>
          <w:sz w:val="24"/>
          <w:szCs w:val="24"/>
        </w:rPr>
      </w:pPr>
      <w:r w:rsidRPr="003A591A">
        <w:rPr>
          <w:sz w:val="24"/>
          <w:szCs w:val="24"/>
        </w:rPr>
        <w:t>Utvrđuje</w:t>
      </w:r>
      <w:r w:rsidRPr="003A591A" w:rsidR="001772DD">
        <w:rPr>
          <w:sz w:val="24"/>
          <w:szCs w:val="24"/>
        </w:rPr>
        <w:t xml:space="preserve"> se da je pristupio stečajni</w:t>
      </w:r>
      <w:r w:rsidRPr="003A591A" w:rsidR="00FC3AE8">
        <w:rPr>
          <w:sz w:val="24"/>
          <w:szCs w:val="24"/>
        </w:rPr>
        <w:t xml:space="preserve"> upravitelj </w:t>
      </w:r>
      <w:r w:rsidRPr="003A591A" w:rsidR="00E51A27">
        <w:rPr>
          <w:sz w:val="24"/>
          <w:szCs w:val="24"/>
        </w:rPr>
        <w:t>Damir Katić</w:t>
      </w:r>
    </w:p>
    <w:p w:rsidRPr="003A591A" w:rsidR="00450D8E" w:rsidP="007C633E" w:rsidRDefault="00450D8E">
      <w:pPr>
        <w:jc w:val="both"/>
        <w:rPr>
          <w:sz w:val="24"/>
          <w:szCs w:val="24"/>
        </w:rPr>
      </w:pPr>
    </w:p>
    <w:p w:rsidRPr="003A591A" w:rsidR="00FC3AE8" w:rsidP="007C633E" w:rsidRDefault="00FC3AE8">
      <w:pPr>
        <w:jc w:val="both"/>
        <w:rPr>
          <w:bCs/>
          <w:sz w:val="24"/>
          <w:szCs w:val="24"/>
          <w:u w:val="single"/>
        </w:rPr>
      </w:pPr>
    </w:p>
    <w:p w:rsidRPr="003A591A" w:rsidR="00FC3AE8" w:rsidP="007C633E" w:rsidRDefault="00FC3AE8">
      <w:pPr>
        <w:jc w:val="both"/>
        <w:rPr>
          <w:bCs/>
          <w:sz w:val="24"/>
          <w:szCs w:val="24"/>
        </w:rPr>
      </w:pPr>
      <w:r w:rsidRPr="003A591A">
        <w:rPr>
          <w:bCs/>
          <w:sz w:val="24"/>
          <w:szCs w:val="24"/>
        </w:rPr>
        <w:t>Utvrđuje se da su pristupili slijedeći vjerovnici:</w:t>
      </w:r>
    </w:p>
    <w:p w:rsidRPr="003A591A" w:rsidR="00DF15D9" w:rsidP="00DF15D9" w:rsidRDefault="00DF15D9">
      <w:pPr>
        <w:jc w:val="both"/>
        <w:rPr>
          <w:bCs/>
          <w:sz w:val="24"/>
          <w:szCs w:val="24"/>
        </w:rPr>
      </w:pPr>
    </w:p>
    <w:p w:rsidRPr="003A591A" w:rsidR="00CD12C0" w:rsidP="00CD12C0" w:rsidRDefault="00CD12C0">
      <w:pPr>
        <w:jc w:val="both"/>
        <w:rPr>
          <w:bCs/>
          <w:sz w:val="24"/>
          <w:szCs w:val="24"/>
        </w:rPr>
      </w:pPr>
      <w:r w:rsidRPr="003A591A">
        <w:rPr>
          <w:bCs/>
          <w:sz w:val="24"/>
          <w:szCs w:val="24"/>
        </w:rPr>
        <w:t>1)</w:t>
      </w:r>
      <w:r w:rsidRPr="003A591A">
        <w:rPr>
          <w:bCs/>
          <w:sz w:val="24"/>
          <w:szCs w:val="24"/>
        </w:rPr>
        <w:tab/>
        <w:t>FILIPOVIĆ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w:t>
      </w:r>
      <w:r w:rsidRPr="003A591A">
        <w:rPr>
          <w:bCs/>
          <w:sz w:val="24"/>
          <w:szCs w:val="24"/>
        </w:rPr>
        <w:tab/>
        <w:t>ATALIĆ IVAN - osobno</w:t>
      </w:r>
    </w:p>
    <w:p w:rsidRPr="003A591A" w:rsidR="00CD12C0" w:rsidP="00CD12C0" w:rsidRDefault="00CD12C0">
      <w:pPr>
        <w:jc w:val="both"/>
        <w:rPr>
          <w:bCs/>
          <w:sz w:val="24"/>
          <w:szCs w:val="24"/>
        </w:rPr>
      </w:pPr>
      <w:r w:rsidRPr="003A591A">
        <w:rPr>
          <w:bCs/>
          <w:sz w:val="24"/>
          <w:szCs w:val="24"/>
        </w:rPr>
        <w:t>3)</w:t>
      </w:r>
      <w:r w:rsidRPr="003A591A">
        <w:rPr>
          <w:bCs/>
          <w:sz w:val="24"/>
          <w:szCs w:val="24"/>
        </w:rPr>
        <w:tab/>
        <w:t>OBAD DANIJEL - Gordana Palajsa</w:t>
      </w:r>
    </w:p>
    <w:p w:rsidRPr="003A591A" w:rsidR="00CD12C0" w:rsidP="00CD12C0" w:rsidRDefault="00CD12C0">
      <w:pPr>
        <w:jc w:val="both"/>
        <w:rPr>
          <w:bCs/>
          <w:sz w:val="24"/>
          <w:szCs w:val="24"/>
        </w:rPr>
      </w:pPr>
      <w:r w:rsidRPr="003A591A">
        <w:rPr>
          <w:bCs/>
          <w:sz w:val="24"/>
          <w:szCs w:val="24"/>
        </w:rPr>
        <w:t>4)</w:t>
      </w:r>
      <w:r w:rsidRPr="003A591A">
        <w:rPr>
          <w:bCs/>
          <w:sz w:val="24"/>
          <w:szCs w:val="24"/>
        </w:rPr>
        <w:tab/>
        <w:t>NEUWIRTH TIBOR - Gordana Palajsa</w:t>
      </w:r>
    </w:p>
    <w:p w:rsidRPr="003A591A" w:rsidR="00CD12C0" w:rsidP="00CD12C0" w:rsidRDefault="00CD12C0">
      <w:pPr>
        <w:jc w:val="both"/>
        <w:rPr>
          <w:bCs/>
          <w:sz w:val="24"/>
          <w:szCs w:val="24"/>
        </w:rPr>
      </w:pPr>
      <w:r w:rsidRPr="003A591A">
        <w:rPr>
          <w:bCs/>
          <w:sz w:val="24"/>
          <w:szCs w:val="24"/>
        </w:rPr>
        <w:t>5)</w:t>
      </w:r>
      <w:r w:rsidRPr="003A591A">
        <w:rPr>
          <w:bCs/>
          <w:sz w:val="24"/>
          <w:szCs w:val="24"/>
        </w:rPr>
        <w:tab/>
        <w:t>KOBER DAVOR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w:t>
      </w:r>
      <w:r w:rsidRPr="003A591A">
        <w:rPr>
          <w:bCs/>
          <w:sz w:val="24"/>
          <w:szCs w:val="24"/>
        </w:rPr>
        <w:tab/>
        <w:t>BRTAN ILIJA - Gordana Palajsa</w:t>
      </w:r>
    </w:p>
    <w:p w:rsidRPr="003A591A" w:rsidR="00CD12C0" w:rsidP="00CD12C0" w:rsidRDefault="00CD12C0">
      <w:pPr>
        <w:jc w:val="both"/>
        <w:rPr>
          <w:bCs/>
          <w:sz w:val="24"/>
          <w:szCs w:val="24"/>
        </w:rPr>
      </w:pPr>
      <w:r w:rsidRPr="003A591A">
        <w:rPr>
          <w:bCs/>
          <w:sz w:val="24"/>
          <w:szCs w:val="24"/>
        </w:rPr>
        <w:t>7)</w:t>
      </w:r>
      <w:r w:rsidRPr="003A591A">
        <w:rPr>
          <w:bCs/>
          <w:sz w:val="24"/>
          <w:szCs w:val="24"/>
        </w:rPr>
        <w:tab/>
        <w:t>PEJAKOVIĆ PERO - Gordana Palajsa</w:t>
      </w:r>
    </w:p>
    <w:p w:rsidRPr="003A591A" w:rsidR="00CD12C0" w:rsidP="00CD12C0" w:rsidRDefault="00CD12C0">
      <w:pPr>
        <w:jc w:val="both"/>
        <w:rPr>
          <w:bCs/>
          <w:sz w:val="24"/>
          <w:szCs w:val="24"/>
        </w:rPr>
      </w:pPr>
      <w:r w:rsidRPr="003A591A">
        <w:rPr>
          <w:bCs/>
          <w:sz w:val="24"/>
          <w:szCs w:val="24"/>
        </w:rPr>
        <w:t>8)</w:t>
      </w:r>
      <w:r w:rsidRPr="003A591A">
        <w:rPr>
          <w:bCs/>
          <w:sz w:val="24"/>
          <w:szCs w:val="24"/>
        </w:rPr>
        <w:tab/>
        <w:t>MANDIĆ JOSIP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lastRenderedPageBreak/>
        <w:t>9)</w:t>
      </w:r>
      <w:r w:rsidRPr="003A591A">
        <w:rPr>
          <w:bCs/>
          <w:sz w:val="24"/>
          <w:szCs w:val="24"/>
        </w:rPr>
        <w:tab/>
        <w:t>MIRKOVIĆ IVICA - Davo</w:t>
      </w:r>
      <w:r w:rsidRPr="003A591A" w:rsidR="002C1914">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10)</w:t>
      </w:r>
      <w:r w:rsidRPr="003A591A">
        <w:rPr>
          <w:bCs/>
          <w:sz w:val="24"/>
          <w:szCs w:val="24"/>
        </w:rPr>
        <w:tab/>
        <w:t>HODAK NEHAJKA - Gordana Palajsa</w:t>
      </w:r>
    </w:p>
    <w:p w:rsidRPr="003A591A" w:rsidR="00CD12C0" w:rsidP="00CD12C0" w:rsidRDefault="00CD12C0">
      <w:pPr>
        <w:jc w:val="both"/>
        <w:rPr>
          <w:bCs/>
          <w:sz w:val="24"/>
          <w:szCs w:val="24"/>
        </w:rPr>
      </w:pPr>
      <w:r w:rsidRPr="003A591A">
        <w:rPr>
          <w:bCs/>
          <w:sz w:val="24"/>
          <w:szCs w:val="24"/>
        </w:rPr>
        <w:t>11)</w:t>
      </w:r>
      <w:r w:rsidRPr="003A591A">
        <w:rPr>
          <w:bCs/>
          <w:sz w:val="24"/>
          <w:szCs w:val="24"/>
        </w:rPr>
        <w:tab/>
        <w:t>IDŽAN LJUBA - Gordana Palajsa</w:t>
      </w:r>
    </w:p>
    <w:p w:rsidRPr="003A591A" w:rsidR="00CD12C0" w:rsidP="00CD12C0" w:rsidRDefault="00CD12C0">
      <w:pPr>
        <w:jc w:val="both"/>
        <w:rPr>
          <w:bCs/>
          <w:sz w:val="24"/>
          <w:szCs w:val="24"/>
        </w:rPr>
      </w:pPr>
      <w:r w:rsidRPr="003A591A">
        <w:rPr>
          <w:bCs/>
          <w:sz w:val="24"/>
          <w:szCs w:val="24"/>
        </w:rPr>
        <w:t>12)</w:t>
      </w:r>
      <w:r w:rsidRPr="003A591A">
        <w:rPr>
          <w:bCs/>
          <w:sz w:val="24"/>
          <w:szCs w:val="24"/>
        </w:rPr>
        <w:tab/>
        <w:t>MARIĆ PERO - Gordana Palajsa</w:t>
      </w:r>
    </w:p>
    <w:p w:rsidRPr="003A591A" w:rsidR="00CD12C0" w:rsidP="00CD12C0" w:rsidRDefault="00CD12C0">
      <w:pPr>
        <w:jc w:val="both"/>
        <w:rPr>
          <w:bCs/>
          <w:sz w:val="24"/>
          <w:szCs w:val="24"/>
        </w:rPr>
      </w:pPr>
      <w:r w:rsidRPr="003A591A">
        <w:rPr>
          <w:bCs/>
          <w:sz w:val="24"/>
          <w:szCs w:val="24"/>
        </w:rPr>
        <w:t>13)</w:t>
      </w:r>
      <w:r w:rsidRPr="003A591A">
        <w:rPr>
          <w:bCs/>
          <w:sz w:val="24"/>
          <w:szCs w:val="24"/>
        </w:rPr>
        <w:tab/>
        <w:t>BUSAK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14)</w:t>
      </w:r>
      <w:r w:rsidRPr="003A591A">
        <w:rPr>
          <w:bCs/>
          <w:sz w:val="24"/>
          <w:szCs w:val="24"/>
        </w:rPr>
        <w:tab/>
        <w:t>GALETIĆ MILE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15)</w:t>
      </w:r>
      <w:r w:rsidRPr="003A591A">
        <w:rPr>
          <w:bCs/>
          <w:sz w:val="24"/>
          <w:szCs w:val="24"/>
        </w:rPr>
        <w:tab/>
        <w:t>PETEK RAJKO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16)</w:t>
      </w:r>
      <w:r w:rsidRPr="003A591A">
        <w:rPr>
          <w:bCs/>
          <w:sz w:val="24"/>
          <w:szCs w:val="24"/>
        </w:rPr>
        <w:tab/>
        <w:t>KOS GRABAR VLADIMIR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17)</w:t>
      </w:r>
      <w:r w:rsidRPr="003A591A">
        <w:rPr>
          <w:bCs/>
          <w:sz w:val="24"/>
          <w:szCs w:val="24"/>
        </w:rPr>
        <w:tab/>
        <w:t>LOVRIĆ LJUBINKO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18)</w:t>
      </w:r>
      <w:r w:rsidRPr="003A591A">
        <w:rPr>
          <w:bCs/>
          <w:sz w:val="24"/>
          <w:szCs w:val="24"/>
        </w:rPr>
        <w:tab/>
        <w:t>KOBER DAVOR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19)</w:t>
      </w:r>
      <w:r w:rsidRPr="003A591A">
        <w:rPr>
          <w:bCs/>
          <w:sz w:val="24"/>
          <w:szCs w:val="24"/>
        </w:rPr>
        <w:tab/>
        <w:t>KONIGSKNECHT VESNA - Gordana Palajsa</w:t>
      </w:r>
    </w:p>
    <w:p w:rsidRPr="003A591A" w:rsidR="00CD12C0" w:rsidP="00CD12C0" w:rsidRDefault="00CD12C0">
      <w:pPr>
        <w:jc w:val="both"/>
        <w:rPr>
          <w:bCs/>
          <w:sz w:val="24"/>
          <w:szCs w:val="24"/>
        </w:rPr>
      </w:pPr>
      <w:r w:rsidRPr="003A591A">
        <w:rPr>
          <w:bCs/>
          <w:sz w:val="24"/>
          <w:szCs w:val="24"/>
        </w:rPr>
        <w:t>20)</w:t>
      </w:r>
      <w:r w:rsidRPr="003A591A">
        <w:rPr>
          <w:bCs/>
          <w:sz w:val="24"/>
          <w:szCs w:val="24"/>
        </w:rPr>
        <w:tab/>
        <w:t xml:space="preserve">VEVERKA ŽELJKO - osobno </w:t>
      </w:r>
      <w:r w:rsidRPr="003A591A" w:rsidR="004B22DE">
        <w:rPr>
          <w:bCs/>
          <w:sz w:val="24"/>
          <w:szCs w:val="24"/>
        </w:rPr>
        <w:t xml:space="preserve">uz </w:t>
      </w:r>
      <w:r w:rsidRPr="003A591A">
        <w:rPr>
          <w:bCs/>
          <w:sz w:val="24"/>
          <w:szCs w:val="24"/>
        </w:rPr>
        <w:t>Gordana Palajsa</w:t>
      </w:r>
    </w:p>
    <w:p w:rsidRPr="003A591A" w:rsidR="00CD12C0" w:rsidP="00CD12C0" w:rsidRDefault="00CD12C0">
      <w:pPr>
        <w:jc w:val="both"/>
        <w:rPr>
          <w:bCs/>
          <w:sz w:val="24"/>
          <w:szCs w:val="24"/>
        </w:rPr>
      </w:pPr>
      <w:r w:rsidRPr="003A591A">
        <w:rPr>
          <w:bCs/>
          <w:sz w:val="24"/>
          <w:szCs w:val="24"/>
        </w:rPr>
        <w:t>21)</w:t>
      </w:r>
      <w:r w:rsidRPr="003A591A">
        <w:rPr>
          <w:bCs/>
          <w:sz w:val="24"/>
          <w:szCs w:val="24"/>
        </w:rPr>
        <w:tab/>
        <w:t>KATIĆ ŽELJKO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22)</w:t>
      </w:r>
      <w:r w:rsidRPr="003A591A">
        <w:rPr>
          <w:bCs/>
          <w:sz w:val="24"/>
          <w:szCs w:val="24"/>
        </w:rPr>
        <w:tab/>
        <w:t>LUKAČEVIĆ IVICA - Ivana Sury, odvjetnica u zamjenu za odvjetnika Alena Blagajca</w:t>
      </w:r>
    </w:p>
    <w:p w:rsidRPr="003A591A" w:rsidR="00CD12C0" w:rsidP="00CD12C0" w:rsidRDefault="00CD12C0">
      <w:pPr>
        <w:jc w:val="both"/>
        <w:rPr>
          <w:bCs/>
          <w:sz w:val="24"/>
          <w:szCs w:val="24"/>
        </w:rPr>
      </w:pPr>
      <w:r w:rsidRPr="003A591A">
        <w:rPr>
          <w:bCs/>
          <w:sz w:val="24"/>
          <w:szCs w:val="24"/>
        </w:rPr>
        <w:t>23)</w:t>
      </w:r>
      <w:r w:rsidRPr="003A591A">
        <w:rPr>
          <w:bCs/>
          <w:sz w:val="24"/>
          <w:szCs w:val="24"/>
        </w:rPr>
        <w:tab/>
        <w:t>HRGOTA FRANO - Ivana Sury, odvjetnica u zamjenu za odvjetnika Alena Blagajca</w:t>
      </w:r>
    </w:p>
    <w:p w:rsidRPr="003A591A" w:rsidR="00CD12C0" w:rsidP="00CD12C0" w:rsidRDefault="00CD12C0">
      <w:pPr>
        <w:jc w:val="both"/>
        <w:rPr>
          <w:bCs/>
          <w:sz w:val="24"/>
          <w:szCs w:val="24"/>
        </w:rPr>
      </w:pPr>
      <w:r w:rsidRPr="003A591A">
        <w:rPr>
          <w:bCs/>
          <w:sz w:val="24"/>
          <w:szCs w:val="24"/>
        </w:rPr>
        <w:t>24)</w:t>
      </w:r>
      <w:r w:rsidRPr="003A591A">
        <w:rPr>
          <w:bCs/>
          <w:sz w:val="24"/>
          <w:szCs w:val="24"/>
        </w:rPr>
        <w:tab/>
        <w:t>RAMIĆ BOROJEVIĆ MIRELA - Ivana Sury, odvjetnica</w:t>
      </w:r>
    </w:p>
    <w:p w:rsidRPr="003A591A" w:rsidR="00CD12C0" w:rsidP="00CD12C0" w:rsidRDefault="00CD12C0">
      <w:pPr>
        <w:jc w:val="both"/>
        <w:rPr>
          <w:bCs/>
          <w:sz w:val="24"/>
          <w:szCs w:val="24"/>
        </w:rPr>
      </w:pPr>
      <w:r w:rsidRPr="003A591A">
        <w:rPr>
          <w:bCs/>
          <w:sz w:val="24"/>
          <w:szCs w:val="24"/>
        </w:rPr>
        <w:t>25)</w:t>
      </w:r>
      <w:r w:rsidRPr="003A591A">
        <w:rPr>
          <w:bCs/>
          <w:sz w:val="24"/>
          <w:szCs w:val="24"/>
        </w:rPr>
        <w:tab/>
        <w:t>ŠANTEK BISERKA - Ivana Sury, odvjetnica</w:t>
      </w:r>
    </w:p>
    <w:p w:rsidRPr="003A591A" w:rsidR="00CD12C0" w:rsidP="00CD12C0" w:rsidRDefault="00CD12C0">
      <w:pPr>
        <w:jc w:val="both"/>
        <w:rPr>
          <w:bCs/>
          <w:sz w:val="24"/>
          <w:szCs w:val="24"/>
        </w:rPr>
      </w:pPr>
      <w:r w:rsidRPr="003A591A">
        <w:rPr>
          <w:bCs/>
          <w:sz w:val="24"/>
          <w:szCs w:val="24"/>
        </w:rPr>
        <w:t>26)</w:t>
      </w:r>
      <w:r w:rsidRPr="003A591A">
        <w:rPr>
          <w:bCs/>
          <w:sz w:val="24"/>
          <w:szCs w:val="24"/>
        </w:rPr>
        <w:tab/>
        <w:t>MATIĆ GORANA - Ivana Sury, odvjetnica</w:t>
      </w:r>
    </w:p>
    <w:p w:rsidRPr="003A591A" w:rsidR="00CD12C0" w:rsidP="00CD12C0" w:rsidRDefault="00CD12C0">
      <w:pPr>
        <w:jc w:val="both"/>
        <w:rPr>
          <w:bCs/>
          <w:sz w:val="24"/>
          <w:szCs w:val="24"/>
        </w:rPr>
      </w:pPr>
      <w:r w:rsidRPr="003A591A">
        <w:rPr>
          <w:bCs/>
          <w:sz w:val="24"/>
          <w:szCs w:val="24"/>
        </w:rPr>
        <w:t>27)</w:t>
      </w:r>
      <w:r w:rsidRPr="003A591A">
        <w:rPr>
          <w:bCs/>
          <w:sz w:val="24"/>
          <w:szCs w:val="24"/>
        </w:rPr>
        <w:tab/>
        <w:t>PEĆARIĆ FRANE - Ivana Sury, odvjetnica u zamjenu za odvjetnika Alena Blagajca</w:t>
      </w:r>
    </w:p>
    <w:p w:rsidRPr="003A591A" w:rsidR="00CD12C0" w:rsidP="00CD12C0" w:rsidRDefault="00CD12C0">
      <w:pPr>
        <w:jc w:val="both"/>
        <w:rPr>
          <w:bCs/>
          <w:sz w:val="24"/>
          <w:szCs w:val="24"/>
        </w:rPr>
      </w:pPr>
      <w:r w:rsidRPr="003A591A">
        <w:rPr>
          <w:bCs/>
          <w:sz w:val="24"/>
          <w:szCs w:val="24"/>
        </w:rPr>
        <w:t>28)</w:t>
      </w:r>
      <w:r w:rsidRPr="003A591A">
        <w:rPr>
          <w:bCs/>
          <w:sz w:val="24"/>
          <w:szCs w:val="24"/>
        </w:rPr>
        <w:tab/>
        <w:t>ŠPEHAR ANTE - Ivana Sury, odvjetnica</w:t>
      </w:r>
    </w:p>
    <w:p w:rsidRPr="003A591A" w:rsidR="00CD12C0" w:rsidP="00CD12C0" w:rsidRDefault="003F39B4">
      <w:pPr>
        <w:jc w:val="both"/>
        <w:rPr>
          <w:bCs/>
          <w:sz w:val="24"/>
          <w:szCs w:val="24"/>
        </w:rPr>
      </w:pPr>
      <w:r w:rsidRPr="003A591A">
        <w:rPr>
          <w:bCs/>
          <w:sz w:val="24"/>
          <w:szCs w:val="24"/>
        </w:rPr>
        <w:t>29)</w:t>
      </w:r>
      <w:r w:rsidRPr="003A591A">
        <w:rPr>
          <w:bCs/>
          <w:sz w:val="24"/>
          <w:szCs w:val="24"/>
        </w:rPr>
        <w:tab/>
        <w:t xml:space="preserve">VRLJIĆ SENDI </w:t>
      </w:r>
      <w:r w:rsidRPr="003A591A" w:rsidR="00CD12C0">
        <w:rPr>
          <w:bCs/>
          <w:sz w:val="24"/>
          <w:szCs w:val="24"/>
        </w:rPr>
        <w:t>- Ivana Sury, odvjetnica</w:t>
      </w:r>
    </w:p>
    <w:p w:rsidRPr="003A591A" w:rsidR="00CD12C0" w:rsidP="00CD12C0" w:rsidRDefault="00CD12C0">
      <w:pPr>
        <w:jc w:val="both"/>
        <w:rPr>
          <w:bCs/>
          <w:sz w:val="24"/>
          <w:szCs w:val="24"/>
        </w:rPr>
      </w:pPr>
      <w:r w:rsidRPr="003A591A">
        <w:rPr>
          <w:bCs/>
          <w:sz w:val="24"/>
          <w:szCs w:val="24"/>
        </w:rPr>
        <w:t>30)</w:t>
      </w:r>
      <w:r w:rsidRPr="003A591A">
        <w:rPr>
          <w:bCs/>
          <w:sz w:val="24"/>
          <w:szCs w:val="24"/>
        </w:rPr>
        <w:tab/>
        <w:t>BINIČKI MILIVOJ - Ivana Sury, odvjetnica</w:t>
      </w:r>
    </w:p>
    <w:p w:rsidRPr="003A591A" w:rsidR="00CD12C0" w:rsidP="00CD12C0" w:rsidRDefault="00CD12C0">
      <w:pPr>
        <w:jc w:val="both"/>
        <w:rPr>
          <w:bCs/>
          <w:sz w:val="24"/>
          <w:szCs w:val="24"/>
        </w:rPr>
      </w:pPr>
      <w:r w:rsidRPr="003A591A">
        <w:rPr>
          <w:bCs/>
          <w:sz w:val="24"/>
          <w:szCs w:val="24"/>
        </w:rPr>
        <w:t>31)</w:t>
      </w:r>
      <w:r w:rsidRPr="003A591A">
        <w:rPr>
          <w:bCs/>
          <w:sz w:val="24"/>
          <w:szCs w:val="24"/>
        </w:rPr>
        <w:tab/>
        <w:t>SUČIĆ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32)</w:t>
      </w:r>
      <w:r w:rsidRPr="003A591A">
        <w:rPr>
          <w:bCs/>
          <w:sz w:val="24"/>
          <w:szCs w:val="24"/>
        </w:rPr>
        <w:tab/>
        <w:t>ĆOSIĆ BRANKO - osobno</w:t>
      </w:r>
    </w:p>
    <w:p w:rsidRPr="003A591A" w:rsidR="00CD12C0" w:rsidP="00CD12C0" w:rsidRDefault="00CD12C0">
      <w:pPr>
        <w:jc w:val="both"/>
        <w:rPr>
          <w:bCs/>
          <w:sz w:val="24"/>
          <w:szCs w:val="24"/>
        </w:rPr>
      </w:pPr>
      <w:r w:rsidRPr="003A591A">
        <w:rPr>
          <w:bCs/>
          <w:sz w:val="24"/>
          <w:szCs w:val="24"/>
        </w:rPr>
        <w:t>33)</w:t>
      </w:r>
      <w:r w:rsidRPr="003A591A">
        <w:rPr>
          <w:bCs/>
          <w:sz w:val="24"/>
          <w:szCs w:val="24"/>
        </w:rPr>
        <w:tab/>
        <w:t>DUGANDŽIJA NEDJELJKO - Ivana Sury, odvjetnica u zamjenu za odvjetnika Alena Blagajca</w:t>
      </w:r>
    </w:p>
    <w:p w:rsidRPr="003A591A" w:rsidR="00CD12C0" w:rsidP="00CD12C0" w:rsidRDefault="00CD12C0">
      <w:pPr>
        <w:jc w:val="both"/>
        <w:rPr>
          <w:bCs/>
          <w:sz w:val="24"/>
          <w:szCs w:val="24"/>
        </w:rPr>
      </w:pPr>
      <w:r w:rsidRPr="003A591A">
        <w:rPr>
          <w:bCs/>
          <w:sz w:val="24"/>
          <w:szCs w:val="24"/>
        </w:rPr>
        <w:t>34)</w:t>
      </w:r>
      <w:r w:rsidRPr="003A591A">
        <w:rPr>
          <w:bCs/>
          <w:sz w:val="24"/>
          <w:szCs w:val="24"/>
        </w:rPr>
        <w:tab/>
        <w:t>VIDAKOVIĆ DRAGO - Davor Marke</w:t>
      </w:r>
      <w:r w:rsidRPr="003A591A" w:rsidR="00B62830">
        <w:rPr>
          <w:bCs/>
          <w:sz w:val="24"/>
          <w:szCs w:val="24"/>
        </w:rPr>
        <w:t>š, odvjetnik iz OD Žup</w:t>
      </w:r>
      <w:r w:rsidRPr="003A591A">
        <w:rPr>
          <w:bCs/>
          <w:sz w:val="24"/>
          <w:szCs w:val="24"/>
        </w:rPr>
        <w:t>ić i partneri</w:t>
      </w:r>
    </w:p>
    <w:p w:rsidRPr="003A591A" w:rsidR="00CD12C0" w:rsidP="00CD12C0" w:rsidRDefault="00CD12C0">
      <w:pPr>
        <w:jc w:val="both"/>
        <w:rPr>
          <w:bCs/>
          <w:sz w:val="24"/>
          <w:szCs w:val="24"/>
        </w:rPr>
      </w:pPr>
      <w:r w:rsidRPr="003A591A">
        <w:rPr>
          <w:bCs/>
          <w:sz w:val="24"/>
          <w:szCs w:val="24"/>
        </w:rPr>
        <w:t>35)</w:t>
      </w:r>
      <w:r w:rsidRPr="003A591A">
        <w:rPr>
          <w:bCs/>
          <w:sz w:val="24"/>
          <w:szCs w:val="24"/>
        </w:rPr>
        <w:tab/>
        <w:t>KOLAR IVAN - osobno</w:t>
      </w:r>
    </w:p>
    <w:p w:rsidRPr="003A591A" w:rsidR="00CD12C0" w:rsidP="00CD12C0" w:rsidRDefault="00CD12C0">
      <w:pPr>
        <w:jc w:val="both"/>
        <w:rPr>
          <w:bCs/>
          <w:sz w:val="24"/>
          <w:szCs w:val="24"/>
        </w:rPr>
      </w:pPr>
      <w:r w:rsidRPr="003A591A">
        <w:rPr>
          <w:bCs/>
          <w:sz w:val="24"/>
          <w:szCs w:val="24"/>
        </w:rPr>
        <w:t>36)</w:t>
      </w:r>
      <w:r w:rsidRPr="003A591A">
        <w:rPr>
          <w:bCs/>
          <w:sz w:val="24"/>
          <w:szCs w:val="24"/>
        </w:rPr>
        <w:tab/>
        <w:t>MIRKOVIĆ ŽELJKO - Davo</w:t>
      </w:r>
      <w:r w:rsidRPr="003A591A" w:rsidR="00EF350A">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37)</w:t>
      </w:r>
      <w:r w:rsidRPr="003A591A">
        <w:rPr>
          <w:bCs/>
          <w:sz w:val="24"/>
          <w:szCs w:val="24"/>
        </w:rPr>
        <w:tab/>
        <w:t>REJC TOMISLAV - Dav</w:t>
      </w:r>
      <w:r w:rsidRPr="003A591A" w:rsidR="00200047">
        <w:rPr>
          <w:bCs/>
          <w:sz w:val="24"/>
          <w:szCs w:val="24"/>
        </w:rPr>
        <w:t>or Markeš, odvjetnik iz OD Žup</w:t>
      </w:r>
      <w:r w:rsidRPr="003A591A">
        <w:rPr>
          <w:bCs/>
          <w:sz w:val="24"/>
          <w:szCs w:val="24"/>
        </w:rPr>
        <w:t>ić i partneri</w:t>
      </w:r>
    </w:p>
    <w:p w:rsidRPr="003A591A" w:rsidR="00CD12C0" w:rsidP="00CD12C0" w:rsidRDefault="00CD12C0">
      <w:pPr>
        <w:jc w:val="both"/>
        <w:rPr>
          <w:bCs/>
          <w:sz w:val="24"/>
          <w:szCs w:val="24"/>
        </w:rPr>
      </w:pPr>
      <w:r w:rsidRPr="003A591A">
        <w:rPr>
          <w:bCs/>
          <w:sz w:val="24"/>
          <w:szCs w:val="24"/>
        </w:rPr>
        <w:t>38)</w:t>
      </w:r>
      <w:r w:rsidRPr="003A591A">
        <w:rPr>
          <w:bCs/>
          <w:sz w:val="24"/>
          <w:szCs w:val="24"/>
        </w:rPr>
        <w:tab/>
        <w:t>BOLF GORAN - Odvjetnik Domagoj Dražić, prema punomoći koju predaje u spis</w:t>
      </w:r>
    </w:p>
    <w:p w:rsidRPr="003A591A" w:rsidR="00CD12C0" w:rsidP="00CD12C0" w:rsidRDefault="00CD12C0">
      <w:pPr>
        <w:jc w:val="both"/>
        <w:rPr>
          <w:bCs/>
          <w:sz w:val="24"/>
          <w:szCs w:val="24"/>
        </w:rPr>
      </w:pPr>
      <w:r w:rsidRPr="003A591A">
        <w:rPr>
          <w:bCs/>
          <w:sz w:val="24"/>
          <w:szCs w:val="24"/>
        </w:rPr>
        <w:t>39)</w:t>
      </w:r>
      <w:r w:rsidRPr="003A591A">
        <w:rPr>
          <w:bCs/>
          <w:sz w:val="24"/>
          <w:szCs w:val="24"/>
        </w:rPr>
        <w:tab/>
        <w:t>PEZO IVAN - Gordana Palajsa</w:t>
      </w:r>
    </w:p>
    <w:p w:rsidRPr="003A591A" w:rsidR="00CD12C0" w:rsidP="00CD12C0" w:rsidRDefault="00CD12C0">
      <w:pPr>
        <w:jc w:val="both"/>
        <w:rPr>
          <w:bCs/>
          <w:sz w:val="24"/>
          <w:szCs w:val="24"/>
        </w:rPr>
      </w:pPr>
      <w:r w:rsidRPr="003A591A">
        <w:rPr>
          <w:bCs/>
          <w:sz w:val="24"/>
          <w:szCs w:val="24"/>
        </w:rPr>
        <w:lastRenderedPageBreak/>
        <w:t>40)</w:t>
      </w:r>
      <w:r w:rsidRPr="003A591A">
        <w:rPr>
          <w:bCs/>
          <w:sz w:val="24"/>
          <w:szCs w:val="24"/>
        </w:rPr>
        <w:tab/>
        <w:t>GRGIĆ MARIJAN - Dav</w:t>
      </w:r>
      <w:r w:rsidRPr="003A591A" w:rsidR="00393E33">
        <w:rPr>
          <w:bCs/>
          <w:sz w:val="24"/>
          <w:szCs w:val="24"/>
        </w:rPr>
        <w:t>or Markeš, odvjetnik iz OD Žup</w:t>
      </w:r>
      <w:r w:rsidRPr="003A591A">
        <w:rPr>
          <w:bCs/>
          <w:sz w:val="24"/>
          <w:szCs w:val="24"/>
        </w:rPr>
        <w:t>ić i partneri</w:t>
      </w:r>
    </w:p>
    <w:p w:rsidRPr="003A591A" w:rsidR="00CD12C0" w:rsidP="00CD12C0" w:rsidRDefault="00CD12C0">
      <w:pPr>
        <w:jc w:val="both"/>
        <w:rPr>
          <w:bCs/>
          <w:sz w:val="24"/>
          <w:szCs w:val="24"/>
        </w:rPr>
      </w:pPr>
      <w:r w:rsidRPr="003A591A">
        <w:rPr>
          <w:bCs/>
          <w:sz w:val="24"/>
          <w:szCs w:val="24"/>
        </w:rPr>
        <w:t>41)</w:t>
      </w:r>
      <w:r w:rsidRPr="003A591A">
        <w:rPr>
          <w:bCs/>
          <w:sz w:val="24"/>
          <w:szCs w:val="24"/>
        </w:rPr>
        <w:tab/>
        <w:t>ŠUBARIĆ IGOR - Davo</w:t>
      </w:r>
      <w:r w:rsidRPr="003A591A" w:rsidR="00393E33">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42)</w:t>
      </w:r>
      <w:r w:rsidRPr="003A591A">
        <w:rPr>
          <w:bCs/>
          <w:sz w:val="24"/>
          <w:szCs w:val="24"/>
        </w:rPr>
        <w:tab/>
        <w:t>NIMAC MIROSLAV - Davo</w:t>
      </w:r>
      <w:r w:rsidRPr="003A591A" w:rsidR="00B912A3">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43)</w:t>
      </w:r>
      <w:r w:rsidRPr="003A591A">
        <w:rPr>
          <w:bCs/>
          <w:sz w:val="24"/>
          <w:szCs w:val="24"/>
        </w:rPr>
        <w:tab/>
        <w:t>SCHNEIDER SANJA - Gordana Palajsa</w:t>
      </w:r>
    </w:p>
    <w:p w:rsidRPr="003A591A" w:rsidR="00CD12C0" w:rsidP="00CD12C0" w:rsidRDefault="00CD12C0">
      <w:pPr>
        <w:jc w:val="both"/>
        <w:rPr>
          <w:bCs/>
          <w:sz w:val="24"/>
          <w:szCs w:val="24"/>
        </w:rPr>
      </w:pPr>
      <w:r w:rsidRPr="003A591A">
        <w:rPr>
          <w:bCs/>
          <w:sz w:val="24"/>
          <w:szCs w:val="24"/>
        </w:rPr>
        <w:t>44)</w:t>
      </w:r>
      <w:r w:rsidRPr="003A591A">
        <w:rPr>
          <w:bCs/>
          <w:sz w:val="24"/>
          <w:szCs w:val="24"/>
        </w:rPr>
        <w:tab/>
        <w:t>BUNTAK GORAN - Gordana Palajsa</w:t>
      </w:r>
    </w:p>
    <w:p w:rsidRPr="003A591A" w:rsidR="00CD12C0" w:rsidP="00CD12C0" w:rsidRDefault="00CD12C0">
      <w:pPr>
        <w:jc w:val="both"/>
        <w:rPr>
          <w:bCs/>
          <w:sz w:val="24"/>
          <w:szCs w:val="24"/>
        </w:rPr>
      </w:pPr>
      <w:r w:rsidRPr="003A591A">
        <w:rPr>
          <w:bCs/>
          <w:sz w:val="24"/>
          <w:szCs w:val="24"/>
        </w:rPr>
        <w:t>45)</w:t>
      </w:r>
      <w:r w:rsidRPr="003A591A">
        <w:rPr>
          <w:bCs/>
          <w:sz w:val="24"/>
          <w:szCs w:val="24"/>
        </w:rPr>
        <w:tab/>
        <w:t>TOTIĆ BRANKO - Ana Marija Foffić, vježbenica iz OD Orehovec i partneri</w:t>
      </w:r>
    </w:p>
    <w:p w:rsidRPr="003A591A" w:rsidR="00CD12C0" w:rsidP="00CD12C0" w:rsidRDefault="00CD12C0">
      <w:pPr>
        <w:jc w:val="both"/>
        <w:rPr>
          <w:bCs/>
          <w:sz w:val="24"/>
          <w:szCs w:val="24"/>
        </w:rPr>
      </w:pPr>
      <w:r w:rsidRPr="003A591A">
        <w:rPr>
          <w:bCs/>
          <w:sz w:val="24"/>
          <w:szCs w:val="24"/>
        </w:rPr>
        <w:t>46)</w:t>
      </w:r>
      <w:r w:rsidRPr="003A591A">
        <w:rPr>
          <w:bCs/>
          <w:sz w:val="24"/>
          <w:szCs w:val="24"/>
        </w:rPr>
        <w:tab/>
        <w:t>PAVIĆ MILAN - Gordana Palajsa</w:t>
      </w:r>
    </w:p>
    <w:p w:rsidRPr="003A591A" w:rsidR="00CD12C0" w:rsidP="00CD12C0" w:rsidRDefault="00CD12C0">
      <w:pPr>
        <w:jc w:val="both"/>
        <w:rPr>
          <w:bCs/>
          <w:sz w:val="24"/>
          <w:szCs w:val="24"/>
        </w:rPr>
      </w:pPr>
      <w:r w:rsidRPr="003A591A">
        <w:rPr>
          <w:bCs/>
          <w:sz w:val="24"/>
          <w:szCs w:val="24"/>
        </w:rPr>
        <w:t>47)</w:t>
      </w:r>
      <w:r w:rsidRPr="003A591A">
        <w:rPr>
          <w:bCs/>
          <w:sz w:val="24"/>
          <w:szCs w:val="24"/>
        </w:rPr>
        <w:tab/>
        <w:t>KORETIĆ STJEPAN - osobno</w:t>
      </w:r>
    </w:p>
    <w:p w:rsidRPr="003A591A" w:rsidR="00CD12C0" w:rsidP="00CD12C0" w:rsidRDefault="00CD12C0">
      <w:pPr>
        <w:jc w:val="both"/>
        <w:rPr>
          <w:bCs/>
          <w:sz w:val="24"/>
          <w:szCs w:val="24"/>
        </w:rPr>
      </w:pPr>
      <w:r w:rsidRPr="003A591A">
        <w:rPr>
          <w:bCs/>
          <w:sz w:val="24"/>
          <w:szCs w:val="24"/>
        </w:rPr>
        <w:t>48)</w:t>
      </w:r>
      <w:r w:rsidRPr="003A591A">
        <w:rPr>
          <w:bCs/>
          <w:sz w:val="24"/>
          <w:szCs w:val="24"/>
        </w:rPr>
        <w:tab/>
        <w:t>CARIĆ SRĐAN - Kristina Burcar, odvjetnička vježbenica u ZOU Doneski i dr.</w:t>
      </w:r>
    </w:p>
    <w:p w:rsidRPr="003A591A" w:rsidR="00CD12C0" w:rsidP="00CD12C0" w:rsidRDefault="00CD12C0">
      <w:pPr>
        <w:jc w:val="both"/>
        <w:rPr>
          <w:bCs/>
          <w:sz w:val="24"/>
          <w:szCs w:val="24"/>
        </w:rPr>
      </w:pPr>
      <w:r w:rsidRPr="003A591A">
        <w:rPr>
          <w:bCs/>
          <w:sz w:val="24"/>
          <w:szCs w:val="24"/>
        </w:rPr>
        <w:t>49)</w:t>
      </w:r>
      <w:r w:rsidRPr="003A591A">
        <w:rPr>
          <w:bCs/>
          <w:sz w:val="24"/>
          <w:szCs w:val="24"/>
        </w:rPr>
        <w:tab/>
        <w:t>LOVRIĆ MARKO - Odvjetnik Domagoj Dražić, prema punomoći koju predaje u spis</w:t>
      </w:r>
    </w:p>
    <w:p w:rsidRPr="003A591A" w:rsidR="00CD12C0" w:rsidP="00CD12C0" w:rsidRDefault="00CD12C0">
      <w:pPr>
        <w:jc w:val="both"/>
        <w:rPr>
          <w:bCs/>
          <w:sz w:val="24"/>
          <w:szCs w:val="24"/>
        </w:rPr>
      </w:pPr>
      <w:r w:rsidRPr="003A591A">
        <w:rPr>
          <w:bCs/>
          <w:sz w:val="24"/>
          <w:szCs w:val="24"/>
        </w:rPr>
        <w:t>50)</w:t>
      </w:r>
      <w:r w:rsidRPr="003A591A">
        <w:rPr>
          <w:bCs/>
          <w:sz w:val="24"/>
          <w:szCs w:val="24"/>
        </w:rPr>
        <w:tab/>
        <w:t>DUGANDŽIJA NEDJELJKO - Ivana Sury, odvjetnica u zamjenu za odvjetnika Alena Blagajca</w:t>
      </w:r>
    </w:p>
    <w:p w:rsidRPr="003A591A" w:rsidR="00CD12C0" w:rsidP="00CD12C0" w:rsidRDefault="00CD12C0">
      <w:pPr>
        <w:jc w:val="both"/>
        <w:rPr>
          <w:bCs/>
          <w:sz w:val="24"/>
          <w:szCs w:val="24"/>
        </w:rPr>
      </w:pPr>
      <w:r w:rsidRPr="003A591A">
        <w:rPr>
          <w:bCs/>
          <w:sz w:val="24"/>
          <w:szCs w:val="24"/>
        </w:rPr>
        <w:t>51)</w:t>
      </w:r>
      <w:r w:rsidRPr="003A591A">
        <w:rPr>
          <w:bCs/>
          <w:sz w:val="24"/>
          <w:szCs w:val="24"/>
        </w:rPr>
        <w:tab/>
        <w:t>LOVRIĆ MARKO - Odvjetnik Domagoj Dražić, prema punomoći koju predaje u spis</w:t>
      </w:r>
    </w:p>
    <w:p w:rsidRPr="003A591A" w:rsidR="00CD12C0" w:rsidP="00CD12C0" w:rsidRDefault="00CD12C0">
      <w:pPr>
        <w:jc w:val="both"/>
        <w:rPr>
          <w:bCs/>
          <w:sz w:val="24"/>
          <w:szCs w:val="24"/>
        </w:rPr>
      </w:pPr>
      <w:r w:rsidRPr="003A591A">
        <w:rPr>
          <w:bCs/>
          <w:sz w:val="24"/>
          <w:szCs w:val="24"/>
        </w:rPr>
        <w:t>52)</w:t>
      </w:r>
      <w:r w:rsidRPr="003A591A">
        <w:rPr>
          <w:bCs/>
          <w:sz w:val="24"/>
          <w:szCs w:val="24"/>
        </w:rPr>
        <w:tab/>
        <w:t>ŠIKMAN SLAVKO - osobno</w:t>
      </w:r>
    </w:p>
    <w:p w:rsidRPr="003A591A" w:rsidR="00CD12C0" w:rsidP="00CD12C0" w:rsidRDefault="00CD12C0">
      <w:pPr>
        <w:jc w:val="both"/>
        <w:rPr>
          <w:bCs/>
          <w:sz w:val="24"/>
          <w:szCs w:val="24"/>
        </w:rPr>
      </w:pPr>
      <w:r w:rsidRPr="003A591A">
        <w:rPr>
          <w:bCs/>
          <w:sz w:val="24"/>
          <w:szCs w:val="24"/>
        </w:rPr>
        <w:t>53)</w:t>
      </w:r>
      <w:r w:rsidRPr="003A591A">
        <w:rPr>
          <w:bCs/>
          <w:sz w:val="24"/>
          <w:szCs w:val="24"/>
        </w:rPr>
        <w:tab/>
        <w:t>ŠIKMAN SLAVKO - osobno</w:t>
      </w:r>
    </w:p>
    <w:p w:rsidRPr="003A591A" w:rsidR="00CD12C0" w:rsidP="00CD12C0" w:rsidRDefault="00CD12C0">
      <w:pPr>
        <w:jc w:val="both"/>
        <w:rPr>
          <w:bCs/>
          <w:sz w:val="24"/>
          <w:szCs w:val="24"/>
        </w:rPr>
      </w:pPr>
      <w:r w:rsidRPr="003A591A">
        <w:rPr>
          <w:bCs/>
          <w:sz w:val="24"/>
          <w:szCs w:val="24"/>
        </w:rPr>
        <w:t>54)</w:t>
      </w:r>
      <w:r w:rsidRPr="003A591A">
        <w:rPr>
          <w:bCs/>
          <w:sz w:val="24"/>
          <w:szCs w:val="24"/>
        </w:rPr>
        <w:tab/>
        <w:t>VUKOVIĆ MARIJAN - osobno</w:t>
      </w:r>
    </w:p>
    <w:p w:rsidRPr="003A591A" w:rsidR="00CD12C0" w:rsidP="00CD12C0" w:rsidRDefault="00CD12C0">
      <w:pPr>
        <w:jc w:val="both"/>
        <w:rPr>
          <w:bCs/>
          <w:sz w:val="24"/>
          <w:szCs w:val="24"/>
        </w:rPr>
      </w:pPr>
      <w:r w:rsidRPr="003A591A">
        <w:rPr>
          <w:bCs/>
          <w:sz w:val="24"/>
          <w:szCs w:val="24"/>
        </w:rPr>
        <w:t>55)</w:t>
      </w:r>
      <w:r w:rsidRPr="003A591A">
        <w:rPr>
          <w:bCs/>
          <w:sz w:val="24"/>
          <w:szCs w:val="24"/>
        </w:rPr>
        <w:tab/>
        <w:t>RAKO NADA - Gordana Palajsa</w:t>
      </w:r>
    </w:p>
    <w:p w:rsidRPr="003A591A" w:rsidR="00CD12C0" w:rsidP="00CD12C0" w:rsidRDefault="00CD12C0">
      <w:pPr>
        <w:jc w:val="both"/>
        <w:rPr>
          <w:bCs/>
          <w:sz w:val="24"/>
          <w:szCs w:val="24"/>
        </w:rPr>
      </w:pPr>
      <w:r w:rsidRPr="003A591A">
        <w:rPr>
          <w:bCs/>
          <w:sz w:val="24"/>
          <w:szCs w:val="24"/>
        </w:rPr>
        <w:t>56)</w:t>
      </w:r>
      <w:r w:rsidRPr="003A591A">
        <w:rPr>
          <w:bCs/>
          <w:sz w:val="24"/>
          <w:szCs w:val="24"/>
        </w:rPr>
        <w:tab/>
        <w:t>ŠUPUKOVIĆ PERO - Gordana Palajsa</w:t>
      </w:r>
    </w:p>
    <w:p w:rsidRPr="003A591A" w:rsidR="00CD12C0" w:rsidP="00CD12C0" w:rsidRDefault="00CD12C0">
      <w:pPr>
        <w:jc w:val="both"/>
        <w:rPr>
          <w:bCs/>
          <w:sz w:val="24"/>
          <w:szCs w:val="24"/>
        </w:rPr>
      </w:pPr>
      <w:r w:rsidRPr="003A591A">
        <w:rPr>
          <w:bCs/>
          <w:sz w:val="24"/>
          <w:szCs w:val="24"/>
        </w:rPr>
        <w:t>57)</w:t>
      </w:r>
      <w:r w:rsidRPr="003A591A">
        <w:rPr>
          <w:bCs/>
          <w:sz w:val="24"/>
          <w:szCs w:val="24"/>
        </w:rPr>
        <w:tab/>
        <w:t>MARINČIĆ MILE - osobno</w:t>
      </w:r>
    </w:p>
    <w:p w:rsidRPr="003A591A" w:rsidR="00CD12C0" w:rsidP="00CD12C0" w:rsidRDefault="00CD12C0">
      <w:pPr>
        <w:jc w:val="both"/>
        <w:rPr>
          <w:bCs/>
          <w:sz w:val="24"/>
          <w:szCs w:val="24"/>
        </w:rPr>
      </w:pPr>
      <w:r w:rsidRPr="003A591A">
        <w:rPr>
          <w:bCs/>
          <w:sz w:val="24"/>
          <w:szCs w:val="24"/>
        </w:rPr>
        <w:t>58)</w:t>
      </w:r>
      <w:r w:rsidRPr="003A591A">
        <w:rPr>
          <w:bCs/>
          <w:sz w:val="24"/>
          <w:szCs w:val="24"/>
        </w:rPr>
        <w:tab/>
        <w:t>BOGUNOVIĆ KATARINA - Gordana Palajsa</w:t>
      </w:r>
    </w:p>
    <w:p w:rsidRPr="003A591A" w:rsidR="00CD12C0" w:rsidP="00CD12C0" w:rsidRDefault="00CD12C0">
      <w:pPr>
        <w:jc w:val="both"/>
        <w:rPr>
          <w:bCs/>
          <w:sz w:val="24"/>
          <w:szCs w:val="24"/>
        </w:rPr>
      </w:pPr>
      <w:r w:rsidRPr="003A591A">
        <w:rPr>
          <w:bCs/>
          <w:sz w:val="24"/>
          <w:szCs w:val="24"/>
        </w:rPr>
        <w:t>59)</w:t>
      </w:r>
      <w:r w:rsidRPr="003A591A">
        <w:rPr>
          <w:bCs/>
          <w:sz w:val="24"/>
          <w:szCs w:val="24"/>
        </w:rPr>
        <w:tab/>
        <w:t>PETROVIĆ IVAN - Gordana Palajsa</w:t>
      </w:r>
    </w:p>
    <w:p w:rsidRPr="003A591A" w:rsidR="00CD12C0" w:rsidP="00CD12C0" w:rsidRDefault="00CD12C0">
      <w:pPr>
        <w:jc w:val="both"/>
        <w:rPr>
          <w:bCs/>
          <w:sz w:val="24"/>
          <w:szCs w:val="24"/>
        </w:rPr>
      </w:pPr>
      <w:r w:rsidRPr="003A591A">
        <w:rPr>
          <w:bCs/>
          <w:sz w:val="24"/>
          <w:szCs w:val="24"/>
        </w:rPr>
        <w:t>60)</w:t>
      </w:r>
      <w:r w:rsidRPr="003A591A">
        <w:rPr>
          <w:bCs/>
          <w:sz w:val="24"/>
          <w:szCs w:val="24"/>
        </w:rPr>
        <w:tab/>
        <w:t>RAJTARIĆ MARIO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61)</w:t>
      </w:r>
      <w:r w:rsidRPr="003A591A">
        <w:rPr>
          <w:bCs/>
          <w:sz w:val="24"/>
          <w:szCs w:val="24"/>
        </w:rPr>
        <w:tab/>
        <w:t>SUČIĆ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62)</w:t>
      </w:r>
      <w:r w:rsidRPr="003A591A">
        <w:rPr>
          <w:bCs/>
          <w:sz w:val="24"/>
          <w:szCs w:val="24"/>
        </w:rPr>
        <w:tab/>
        <w:t>PAVLOVIĆ DAMIR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63)</w:t>
      </w:r>
      <w:r w:rsidRPr="003A591A">
        <w:rPr>
          <w:bCs/>
          <w:sz w:val="24"/>
          <w:szCs w:val="24"/>
        </w:rPr>
        <w:tab/>
        <w:t>SUČIĆ AGNEZIJA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64)</w:t>
      </w:r>
      <w:r w:rsidRPr="003A591A">
        <w:rPr>
          <w:bCs/>
          <w:sz w:val="24"/>
          <w:szCs w:val="24"/>
        </w:rPr>
        <w:tab/>
        <w:t>KATIĆ ŽELJKO - Gordana Palajsa i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65)</w:t>
      </w:r>
      <w:r w:rsidRPr="003A591A">
        <w:rPr>
          <w:bCs/>
          <w:sz w:val="24"/>
          <w:szCs w:val="24"/>
        </w:rPr>
        <w:tab/>
        <w:t>BAKULA LJUBO -  osobno uz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66)</w:t>
      </w:r>
      <w:r w:rsidRPr="003A591A">
        <w:rPr>
          <w:bCs/>
          <w:sz w:val="24"/>
          <w:szCs w:val="24"/>
        </w:rPr>
        <w:tab/>
        <w:t>BAREC DRAŽEN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67)</w:t>
      </w:r>
      <w:r w:rsidRPr="003A591A">
        <w:rPr>
          <w:bCs/>
          <w:sz w:val="24"/>
          <w:szCs w:val="24"/>
        </w:rPr>
        <w:tab/>
        <w:t>DASOVIĆ TOMO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68)</w:t>
      </w:r>
      <w:r w:rsidRPr="003A591A">
        <w:rPr>
          <w:bCs/>
          <w:sz w:val="24"/>
          <w:szCs w:val="24"/>
        </w:rPr>
        <w:tab/>
        <w:t>PINTARIĆ DANIJEL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69)</w:t>
      </w:r>
      <w:r w:rsidRPr="003A591A">
        <w:rPr>
          <w:bCs/>
          <w:sz w:val="24"/>
          <w:szCs w:val="24"/>
        </w:rPr>
        <w:tab/>
        <w:t>TURKOVIĆ MARIJAN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70)</w:t>
      </w:r>
      <w:r w:rsidRPr="003A591A">
        <w:rPr>
          <w:bCs/>
          <w:sz w:val="24"/>
          <w:szCs w:val="24"/>
        </w:rPr>
        <w:tab/>
        <w:t>KLARIĆ MARIJAN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lastRenderedPageBreak/>
        <w:t>71)</w:t>
      </w:r>
      <w:r w:rsidRPr="003A591A">
        <w:rPr>
          <w:bCs/>
          <w:sz w:val="24"/>
          <w:szCs w:val="24"/>
        </w:rPr>
        <w:tab/>
        <w:t>MANDIĆ JOSIP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72)</w:t>
      </w:r>
      <w:r w:rsidRPr="003A591A">
        <w:rPr>
          <w:bCs/>
          <w:sz w:val="24"/>
          <w:szCs w:val="24"/>
        </w:rPr>
        <w:tab/>
        <w:t>PERKOVIĆ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73)</w:t>
      </w:r>
      <w:r w:rsidRPr="003A591A">
        <w:rPr>
          <w:bCs/>
          <w:sz w:val="24"/>
          <w:szCs w:val="24"/>
        </w:rPr>
        <w:tab/>
        <w:t>MIKULAN MIHAEL - Gordana Palajsa</w:t>
      </w:r>
    </w:p>
    <w:p w:rsidRPr="003A591A" w:rsidR="00CD12C0" w:rsidP="00CD12C0" w:rsidRDefault="00CD12C0">
      <w:pPr>
        <w:jc w:val="both"/>
        <w:rPr>
          <w:bCs/>
          <w:sz w:val="24"/>
          <w:szCs w:val="24"/>
        </w:rPr>
      </w:pPr>
      <w:r w:rsidRPr="003A591A">
        <w:rPr>
          <w:bCs/>
          <w:sz w:val="24"/>
          <w:szCs w:val="24"/>
        </w:rPr>
        <w:t>74)</w:t>
      </w:r>
      <w:r w:rsidRPr="003A591A">
        <w:rPr>
          <w:bCs/>
          <w:sz w:val="24"/>
          <w:szCs w:val="24"/>
        </w:rPr>
        <w:tab/>
        <w:t>SRŠA TOMISLAV - Gordana Palajsa</w:t>
      </w:r>
    </w:p>
    <w:p w:rsidRPr="003A591A" w:rsidR="00CD12C0" w:rsidP="00CD12C0" w:rsidRDefault="00CD12C0">
      <w:pPr>
        <w:jc w:val="both"/>
        <w:rPr>
          <w:bCs/>
          <w:sz w:val="24"/>
          <w:szCs w:val="24"/>
        </w:rPr>
      </w:pPr>
      <w:r w:rsidRPr="003A591A">
        <w:rPr>
          <w:bCs/>
          <w:sz w:val="24"/>
          <w:szCs w:val="24"/>
        </w:rPr>
        <w:t>75)</w:t>
      </w:r>
      <w:r w:rsidRPr="003A591A">
        <w:rPr>
          <w:bCs/>
          <w:sz w:val="24"/>
          <w:szCs w:val="24"/>
        </w:rPr>
        <w:tab/>
        <w:t>BUNTAK GORAN - Gordana Palajsa</w:t>
      </w:r>
    </w:p>
    <w:p w:rsidRPr="003A591A" w:rsidR="00CD12C0" w:rsidP="00CD12C0" w:rsidRDefault="00CD12C0">
      <w:pPr>
        <w:jc w:val="both"/>
        <w:rPr>
          <w:bCs/>
          <w:sz w:val="24"/>
          <w:szCs w:val="24"/>
        </w:rPr>
      </w:pPr>
      <w:r w:rsidRPr="003A591A">
        <w:rPr>
          <w:bCs/>
          <w:sz w:val="24"/>
          <w:szCs w:val="24"/>
        </w:rPr>
        <w:t>76)</w:t>
      </w:r>
      <w:r w:rsidRPr="003A591A">
        <w:rPr>
          <w:bCs/>
          <w:sz w:val="24"/>
          <w:szCs w:val="24"/>
        </w:rPr>
        <w:tab/>
        <w:t>FUMIĆ DARIJO - Gordana Palajsa</w:t>
      </w:r>
    </w:p>
    <w:p w:rsidRPr="003A591A" w:rsidR="00CD12C0" w:rsidP="00CD12C0" w:rsidRDefault="00CD12C0">
      <w:pPr>
        <w:jc w:val="both"/>
        <w:rPr>
          <w:bCs/>
          <w:sz w:val="24"/>
          <w:szCs w:val="24"/>
        </w:rPr>
      </w:pPr>
      <w:r w:rsidRPr="003A591A">
        <w:rPr>
          <w:bCs/>
          <w:sz w:val="24"/>
          <w:szCs w:val="24"/>
        </w:rPr>
        <w:t>77)</w:t>
      </w:r>
      <w:r w:rsidRPr="003A591A">
        <w:rPr>
          <w:bCs/>
          <w:sz w:val="24"/>
          <w:szCs w:val="24"/>
        </w:rPr>
        <w:tab/>
        <w:t>PERKOVIĆ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78)</w:t>
      </w:r>
      <w:r w:rsidRPr="003A591A">
        <w:rPr>
          <w:bCs/>
          <w:sz w:val="24"/>
          <w:szCs w:val="24"/>
        </w:rPr>
        <w:tab/>
        <w:t>DUJIĆ ZLATKO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79)</w:t>
      </w:r>
      <w:r w:rsidRPr="003A591A">
        <w:rPr>
          <w:bCs/>
          <w:sz w:val="24"/>
          <w:szCs w:val="24"/>
        </w:rPr>
        <w:tab/>
        <w:t>MARTINOVIĆ IVICA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80)</w:t>
      </w:r>
      <w:r w:rsidRPr="003A591A">
        <w:rPr>
          <w:bCs/>
          <w:sz w:val="24"/>
          <w:szCs w:val="24"/>
        </w:rPr>
        <w:tab/>
        <w:t>BOLJAT IVAN - Gordana Palajsa</w:t>
      </w:r>
    </w:p>
    <w:p w:rsidRPr="003A591A" w:rsidR="00CD12C0" w:rsidP="00CD12C0" w:rsidRDefault="00CD12C0">
      <w:pPr>
        <w:jc w:val="both"/>
        <w:rPr>
          <w:bCs/>
          <w:sz w:val="24"/>
          <w:szCs w:val="24"/>
        </w:rPr>
      </w:pPr>
      <w:r w:rsidRPr="003A591A">
        <w:rPr>
          <w:bCs/>
          <w:sz w:val="24"/>
          <w:szCs w:val="24"/>
        </w:rPr>
        <w:t>81)</w:t>
      </w:r>
      <w:r w:rsidRPr="003A591A">
        <w:rPr>
          <w:bCs/>
          <w:sz w:val="24"/>
          <w:szCs w:val="24"/>
        </w:rPr>
        <w:tab/>
        <w:t>ZJAČIĆ MARKO - Ana Marija Foffić, vježbenica iz OD Orehovec i partneri</w:t>
      </w:r>
    </w:p>
    <w:p w:rsidRPr="003A591A" w:rsidR="00CD12C0" w:rsidP="00CD12C0" w:rsidRDefault="00CD12C0">
      <w:pPr>
        <w:jc w:val="both"/>
        <w:rPr>
          <w:bCs/>
          <w:sz w:val="24"/>
          <w:szCs w:val="24"/>
        </w:rPr>
      </w:pPr>
      <w:r w:rsidRPr="003A591A">
        <w:rPr>
          <w:bCs/>
          <w:sz w:val="24"/>
          <w:szCs w:val="24"/>
        </w:rPr>
        <w:t>82)</w:t>
      </w:r>
      <w:r w:rsidRPr="003A591A">
        <w:rPr>
          <w:bCs/>
          <w:sz w:val="24"/>
          <w:szCs w:val="24"/>
        </w:rPr>
        <w:tab/>
        <w:t>PERŠE VINKA - Ivana Sury, odvjetnica u zamjenu za odvjetnika Alena Blagajca</w:t>
      </w:r>
    </w:p>
    <w:p w:rsidRPr="003A591A" w:rsidR="00CD12C0" w:rsidP="00CD12C0" w:rsidRDefault="00CD12C0">
      <w:pPr>
        <w:jc w:val="both"/>
        <w:rPr>
          <w:bCs/>
          <w:sz w:val="24"/>
          <w:szCs w:val="24"/>
        </w:rPr>
      </w:pPr>
      <w:r w:rsidRPr="003A591A">
        <w:rPr>
          <w:bCs/>
          <w:sz w:val="24"/>
          <w:szCs w:val="24"/>
        </w:rPr>
        <w:t>83)</w:t>
      </w:r>
      <w:r w:rsidRPr="003A591A">
        <w:rPr>
          <w:bCs/>
          <w:sz w:val="24"/>
          <w:szCs w:val="24"/>
        </w:rPr>
        <w:tab/>
        <w:t>BOLF GORAN - Odvjetnik Domagoj Dražić, prema punomoći koju predaje u spis</w:t>
      </w:r>
    </w:p>
    <w:p w:rsidRPr="003A591A" w:rsidR="00CD12C0" w:rsidP="00CD12C0" w:rsidRDefault="00CD12C0">
      <w:pPr>
        <w:jc w:val="both"/>
        <w:rPr>
          <w:bCs/>
          <w:sz w:val="24"/>
          <w:szCs w:val="24"/>
        </w:rPr>
      </w:pPr>
      <w:r w:rsidRPr="003A591A">
        <w:rPr>
          <w:bCs/>
          <w:sz w:val="24"/>
          <w:szCs w:val="24"/>
        </w:rPr>
        <w:t>84)</w:t>
      </w:r>
      <w:r w:rsidRPr="003A591A">
        <w:rPr>
          <w:bCs/>
          <w:sz w:val="24"/>
          <w:szCs w:val="24"/>
        </w:rPr>
        <w:tab/>
        <w:t>SUČIĆ AGNEZIJA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85)</w:t>
      </w:r>
      <w:r w:rsidRPr="003A591A">
        <w:rPr>
          <w:bCs/>
          <w:sz w:val="24"/>
          <w:szCs w:val="24"/>
        </w:rPr>
        <w:tab/>
        <w:t>PAVLOVIĆ DAMIR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86)</w:t>
      </w:r>
      <w:r w:rsidRPr="003A591A">
        <w:rPr>
          <w:bCs/>
          <w:sz w:val="24"/>
          <w:szCs w:val="24"/>
        </w:rPr>
        <w:tab/>
        <w:t>PERŠE VINKA - Ivana Sury, odvjetnica u zamjenu za odvjetnika Alena Blagajca</w:t>
      </w:r>
    </w:p>
    <w:p w:rsidRPr="003A591A" w:rsidR="00CD12C0" w:rsidP="00CD12C0" w:rsidRDefault="00CD12C0">
      <w:pPr>
        <w:jc w:val="both"/>
        <w:rPr>
          <w:bCs/>
          <w:sz w:val="24"/>
          <w:szCs w:val="24"/>
        </w:rPr>
      </w:pPr>
      <w:r w:rsidRPr="003A591A">
        <w:rPr>
          <w:bCs/>
          <w:sz w:val="24"/>
          <w:szCs w:val="24"/>
        </w:rPr>
        <w:t>87)</w:t>
      </w:r>
      <w:r w:rsidRPr="003A591A">
        <w:rPr>
          <w:bCs/>
          <w:sz w:val="24"/>
          <w:szCs w:val="24"/>
        </w:rPr>
        <w:tab/>
        <w:t>VRLJIĆ SENDI - Ivana Sury, odvjetnica</w:t>
      </w:r>
    </w:p>
    <w:p w:rsidRPr="003A591A" w:rsidR="00CD12C0" w:rsidP="00CD12C0" w:rsidRDefault="00CD12C0">
      <w:pPr>
        <w:jc w:val="both"/>
        <w:rPr>
          <w:bCs/>
          <w:sz w:val="24"/>
          <w:szCs w:val="24"/>
        </w:rPr>
      </w:pPr>
      <w:r w:rsidRPr="003A591A">
        <w:rPr>
          <w:bCs/>
          <w:sz w:val="24"/>
          <w:szCs w:val="24"/>
        </w:rPr>
        <w:t>88)</w:t>
      </w:r>
      <w:r w:rsidRPr="003A591A">
        <w:rPr>
          <w:bCs/>
          <w:sz w:val="24"/>
          <w:szCs w:val="24"/>
        </w:rPr>
        <w:tab/>
        <w:t>BAKULA LJUBO -  osobno uz</w:t>
      </w:r>
      <w:r w:rsidRPr="003A591A" w:rsidR="003D74B1">
        <w:rPr>
          <w:bCs/>
          <w:sz w:val="24"/>
          <w:szCs w:val="24"/>
        </w:rPr>
        <w:t xml:space="preserve"> </w:t>
      </w:r>
      <w:r w:rsidRPr="003A591A">
        <w:rPr>
          <w:bCs/>
          <w:sz w:val="24"/>
          <w:szCs w:val="24"/>
        </w:rPr>
        <w:t>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89)</w:t>
      </w:r>
      <w:r w:rsidRPr="003A591A">
        <w:rPr>
          <w:bCs/>
          <w:sz w:val="24"/>
          <w:szCs w:val="24"/>
        </w:rPr>
        <w:tab/>
        <w:t>KRKLEC RUŽA - Ivana Sury, odvjetnica u zamjenu za odvjetnika Alena Blagajca</w:t>
      </w:r>
    </w:p>
    <w:p w:rsidRPr="003A591A" w:rsidR="00CD12C0" w:rsidP="00CD12C0" w:rsidRDefault="00CD12C0">
      <w:pPr>
        <w:jc w:val="both"/>
        <w:rPr>
          <w:bCs/>
          <w:sz w:val="24"/>
          <w:szCs w:val="24"/>
        </w:rPr>
      </w:pPr>
      <w:r w:rsidRPr="003A591A">
        <w:rPr>
          <w:bCs/>
          <w:sz w:val="24"/>
          <w:szCs w:val="24"/>
        </w:rPr>
        <w:t>90)</w:t>
      </w:r>
      <w:r w:rsidRPr="003A591A">
        <w:rPr>
          <w:bCs/>
          <w:sz w:val="24"/>
          <w:szCs w:val="24"/>
        </w:rPr>
        <w:tab/>
        <w:t>ŠPEHAR ANTE - Ivana Sury, odvjetnica</w:t>
      </w:r>
    </w:p>
    <w:p w:rsidRPr="003A591A" w:rsidR="00CD12C0" w:rsidP="00CD12C0" w:rsidRDefault="00CD12C0">
      <w:pPr>
        <w:jc w:val="both"/>
        <w:rPr>
          <w:bCs/>
          <w:sz w:val="24"/>
          <w:szCs w:val="24"/>
        </w:rPr>
      </w:pPr>
      <w:r w:rsidRPr="003A591A">
        <w:rPr>
          <w:bCs/>
          <w:sz w:val="24"/>
          <w:szCs w:val="24"/>
        </w:rPr>
        <w:t>91)</w:t>
      </w:r>
      <w:r w:rsidRPr="003A591A">
        <w:rPr>
          <w:bCs/>
          <w:sz w:val="24"/>
          <w:szCs w:val="24"/>
        </w:rPr>
        <w:tab/>
        <w:t>BINIČKI MILIVOJ - Ivana Sury, odvjetnica</w:t>
      </w:r>
    </w:p>
    <w:p w:rsidRPr="003A591A" w:rsidR="00CD12C0" w:rsidP="00CD12C0" w:rsidRDefault="00CD12C0">
      <w:pPr>
        <w:jc w:val="both"/>
        <w:rPr>
          <w:bCs/>
          <w:sz w:val="24"/>
          <w:szCs w:val="24"/>
        </w:rPr>
      </w:pPr>
      <w:r w:rsidRPr="003A591A">
        <w:rPr>
          <w:bCs/>
          <w:sz w:val="24"/>
          <w:szCs w:val="24"/>
        </w:rPr>
        <w:t>92)</w:t>
      </w:r>
      <w:r w:rsidRPr="003A591A">
        <w:rPr>
          <w:bCs/>
          <w:sz w:val="24"/>
          <w:szCs w:val="24"/>
        </w:rPr>
        <w:tab/>
        <w:t>VUKANČIĆ IVANKA - Ivana Sury, odvjetnica u zamjenu za odvjetnika Alena Blagajca</w:t>
      </w:r>
    </w:p>
    <w:p w:rsidRPr="003A591A" w:rsidR="00CD12C0" w:rsidP="00CD12C0" w:rsidRDefault="00CD12C0">
      <w:pPr>
        <w:jc w:val="both"/>
        <w:rPr>
          <w:bCs/>
          <w:sz w:val="24"/>
          <w:szCs w:val="24"/>
        </w:rPr>
      </w:pPr>
      <w:r w:rsidRPr="003A591A">
        <w:rPr>
          <w:bCs/>
          <w:sz w:val="24"/>
          <w:szCs w:val="24"/>
        </w:rPr>
        <w:t>93)</w:t>
      </w:r>
      <w:r w:rsidRPr="003A591A">
        <w:rPr>
          <w:bCs/>
          <w:sz w:val="24"/>
          <w:szCs w:val="24"/>
        </w:rPr>
        <w:tab/>
        <w:t>PEĆARIĆ JOSIP - Ivana Sury, odvjetnica u zamjenu za odvjetnika Alena Blagajca</w:t>
      </w:r>
    </w:p>
    <w:p w:rsidRPr="003A591A" w:rsidR="00CD12C0" w:rsidP="00CD12C0" w:rsidRDefault="00CD12C0">
      <w:pPr>
        <w:jc w:val="both"/>
        <w:rPr>
          <w:bCs/>
          <w:sz w:val="24"/>
          <w:szCs w:val="24"/>
        </w:rPr>
      </w:pPr>
      <w:r w:rsidRPr="003A591A">
        <w:rPr>
          <w:bCs/>
          <w:sz w:val="24"/>
          <w:szCs w:val="24"/>
        </w:rPr>
        <w:t>94)</w:t>
      </w:r>
      <w:r w:rsidRPr="003A591A">
        <w:rPr>
          <w:bCs/>
          <w:sz w:val="24"/>
          <w:szCs w:val="24"/>
        </w:rPr>
        <w:tab/>
        <w:t>RASTIĆ IVAN - Gordana Palajsa</w:t>
      </w:r>
    </w:p>
    <w:p w:rsidRPr="003A591A" w:rsidR="00CD12C0" w:rsidP="00CD12C0" w:rsidRDefault="00CD12C0">
      <w:pPr>
        <w:jc w:val="both"/>
        <w:rPr>
          <w:bCs/>
          <w:sz w:val="24"/>
          <w:szCs w:val="24"/>
        </w:rPr>
      </w:pPr>
      <w:r w:rsidRPr="003A591A">
        <w:rPr>
          <w:bCs/>
          <w:sz w:val="24"/>
          <w:szCs w:val="24"/>
        </w:rPr>
        <w:t>95)</w:t>
      </w:r>
      <w:r w:rsidRPr="003A591A">
        <w:rPr>
          <w:bCs/>
          <w:sz w:val="24"/>
          <w:szCs w:val="24"/>
        </w:rPr>
        <w:tab/>
        <w:t>ŠERER DARKO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96)</w:t>
      </w:r>
      <w:r w:rsidRPr="003A591A">
        <w:rPr>
          <w:bCs/>
          <w:sz w:val="24"/>
          <w:szCs w:val="24"/>
        </w:rPr>
        <w:tab/>
        <w:t>DRAŽENOVIĆ TOMISLAV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97)</w:t>
      </w:r>
      <w:r w:rsidRPr="003A591A">
        <w:rPr>
          <w:bCs/>
          <w:sz w:val="24"/>
          <w:szCs w:val="24"/>
        </w:rPr>
        <w:tab/>
        <w:t>ATALIĆ IVAN - osobno</w:t>
      </w:r>
    </w:p>
    <w:p w:rsidRPr="003A591A" w:rsidR="00CD12C0" w:rsidP="00CD12C0" w:rsidRDefault="00E2243F">
      <w:pPr>
        <w:jc w:val="both"/>
        <w:rPr>
          <w:bCs/>
          <w:sz w:val="24"/>
          <w:szCs w:val="24"/>
        </w:rPr>
      </w:pPr>
      <w:r w:rsidRPr="003A591A">
        <w:rPr>
          <w:bCs/>
          <w:sz w:val="24"/>
          <w:szCs w:val="24"/>
        </w:rPr>
        <w:t>98)</w:t>
      </w:r>
      <w:r w:rsidRPr="003A591A">
        <w:rPr>
          <w:bCs/>
          <w:sz w:val="24"/>
          <w:szCs w:val="24"/>
        </w:rPr>
        <w:tab/>
        <w:t>BAGAVAC ANTO -</w:t>
      </w:r>
      <w:r w:rsidRPr="003A591A" w:rsidR="00CD12C0">
        <w:rPr>
          <w:bCs/>
          <w:sz w:val="24"/>
          <w:szCs w:val="24"/>
        </w:rPr>
        <w:t xml:space="preserve"> sada HYPO GROUP d.o.o. - Suzana Trputac, odvjetnica</w:t>
      </w:r>
    </w:p>
    <w:p w:rsidRPr="003A591A" w:rsidR="00CD12C0" w:rsidP="00CD12C0" w:rsidRDefault="00CD12C0">
      <w:pPr>
        <w:jc w:val="both"/>
        <w:rPr>
          <w:bCs/>
          <w:sz w:val="24"/>
          <w:szCs w:val="24"/>
        </w:rPr>
      </w:pPr>
      <w:r w:rsidRPr="003A591A">
        <w:rPr>
          <w:bCs/>
          <w:sz w:val="24"/>
          <w:szCs w:val="24"/>
        </w:rPr>
        <w:t>99)</w:t>
      </w:r>
      <w:r w:rsidRPr="003A591A">
        <w:rPr>
          <w:bCs/>
          <w:sz w:val="24"/>
          <w:szCs w:val="24"/>
        </w:rPr>
        <w:tab/>
        <w:t>BAKULA LJUBO - osobno uz</w:t>
      </w:r>
      <w:r w:rsidRPr="003A591A" w:rsidR="008B35CA">
        <w:rPr>
          <w:bCs/>
          <w:sz w:val="24"/>
          <w:szCs w:val="24"/>
        </w:rPr>
        <w:t xml:space="preserve"> </w:t>
      </w:r>
      <w:r w:rsidRPr="003A591A">
        <w:rPr>
          <w:bCs/>
          <w:sz w:val="24"/>
          <w:szCs w:val="24"/>
        </w:rPr>
        <w:t>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100)</w:t>
      </w:r>
      <w:r w:rsidRPr="003A591A">
        <w:rPr>
          <w:bCs/>
          <w:sz w:val="24"/>
          <w:szCs w:val="24"/>
        </w:rPr>
        <w:tab/>
        <w:t>BAREC DRAŽEN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101)</w:t>
      </w:r>
      <w:r w:rsidRPr="003A591A">
        <w:rPr>
          <w:bCs/>
          <w:sz w:val="24"/>
          <w:szCs w:val="24"/>
        </w:rPr>
        <w:tab/>
        <w:t>BINIČKI MILIVOJ - Ivana Sury, odvjetnica</w:t>
      </w:r>
    </w:p>
    <w:p w:rsidRPr="003A591A" w:rsidR="00CD12C0" w:rsidP="00CD12C0" w:rsidRDefault="00CD12C0">
      <w:pPr>
        <w:jc w:val="both"/>
        <w:rPr>
          <w:bCs/>
          <w:sz w:val="24"/>
          <w:szCs w:val="24"/>
        </w:rPr>
      </w:pPr>
      <w:r w:rsidRPr="003A591A">
        <w:rPr>
          <w:bCs/>
          <w:sz w:val="24"/>
          <w:szCs w:val="24"/>
        </w:rPr>
        <w:lastRenderedPageBreak/>
        <w:t>102)</w:t>
      </w:r>
      <w:r w:rsidRPr="003A591A">
        <w:rPr>
          <w:bCs/>
          <w:sz w:val="24"/>
          <w:szCs w:val="24"/>
        </w:rPr>
        <w:tab/>
        <w:t>BLAŽEVIĆ JOZO - Nikola Klaić, odvjetnik</w:t>
      </w:r>
    </w:p>
    <w:p w:rsidRPr="003A591A" w:rsidR="00CD12C0" w:rsidP="00CD12C0" w:rsidRDefault="00CD12C0">
      <w:pPr>
        <w:jc w:val="both"/>
        <w:rPr>
          <w:bCs/>
          <w:sz w:val="24"/>
          <w:szCs w:val="24"/>
        </w:rPr>
      </w:pPr>
      <w:r w:rsidRPr="003A591A">
        <w:rPr>
          <w:bCs/>
          <w:sz w:val="24"/>
          <w:szCs w:val="24"/>
        </w:rPr>
        <w:t>103)</w:t>
      </w:r>
      <w:r w:rsidRPr="003A591A">
        <w:rPr>
          <w:bCs/>
          <w:sz w:val="24"/>
          <w:szCs w:val="24"/>
        </w:rPr>
        <w:tab/>
        <w:t>BOGUNOVIĆ KATARINA - Gordana Palajsa</w:t>
      </w:r>
    </w:p>
    <w:p w:rsidRPr="003A591A" w:rsidR="00CD12C0" w:rsidP="00CD12C0" w:rsidRDefault="00CD12C0">
      <w:pPr>
        <w:jc w:val="both"/>
        <w:rPr>
          <w:bCs/>
          <w:sz w:val="24"/>
          <w:szCs w:val="24"/>
        </w:rPr>
      </w:pPr>
      <w:r w:rsidRPr="003A591A">
        <w:rPr>
          <w:bCs/>
          <w:sz w:val="24"/>
          <w:szCs w:val="24"/>
        </w:rPr>
        <w:t>104)</w:t>
      </w:r>
      <w:r w:rsidRPr="003A591A">
        <w:rPr>
          <w:bCs/>
          <w:sz w:val="24"/>
          <w:szCs w:val="24"/>
        </w:rPr>
        <w:tab/>
        <w:t>BOLF GORAN - Odvjetnik Domagoj Dražić, prema punomoći koju predaje u spis</w:t>
      </w:r>
    </w:p>
    <w:p w:rsidRPr="003A591A" w:rsidR="00CD12C0" w:rsidP="00CD12C0" w:rsidRDefault="00CD12C0">
      <w:pPr>
        <w:jc w:val="both"/>
        <w:rPr>
          <w:bCs/>
          <w:sz w:val="24"/>
          <w:szCs w:val="24"/>
        </w:rPr>
      </w:pPr>
      <w:r w:rsidRPr="003A591A">
        <w:rPr>
          <w:bCs/>
          <w:sz w:val="24"/>
          <w:szCs w:val="24"/>
        </w:rPr>
        <w:t>105)</w:t>
      </w:r>
      <w:r w:rsidRPr="003A591A">
        <w:rPr>
          <w:bCs/>
          <w:sz w:val="24"/>
          <w:szCs w:val="24"/>
        </w:rPr>
        <w:tab/>
        <w:t>BOLJAT IVAN - Gordana Palajsa</w:t>
      </w:r>
    </w:p>
    <w:p w:rsidRPr="003A591A" w:rsidR="00CD12C0" w:rsidP="00CD12C0" w:rsidRDefault="00CD12C0">
      <w:pPr>
        <w:jc w:val="both"/>
        <w:rPr>
          <w:bCs/>
          <w:sz w:val="24"/>
          <w:szCs w:val="24"/>
        </w:rPr>
      </w:pPr>
      <w:r w:rsidRPr="003A591A">
        <w:rPr>
          <w:bCs/>
          <w:sz w:val="24"/>
          <w:szCs w:val="24"/>
        </w:rPr>
        <w:t>106)</w:t>
      </w:r>
      <w:r w:rsidRPr="003A591A">
        <w:rPr>
          <w:bCs/>
          <w:sz w:val="24"/>
          <w:szCs w:val="24"/>
        </w:rPr>
        <w:tab/>
        <w:t xml:space="preserve">BRTAN ILIJA </w:t>
      </w:r>
      <w:r w:rsidRPr="003A591A" w:rsidR="00F10FEF">
        <w:rPr>
          <w:bCs/>
          <w:sz w:val="24"/>
          <w:szCs w:val="24"/>
        </w:rPr>
        <w:t>-</w:t>
      </w:r>
      <w:r w:rsidRPr="003A591A">
        <w:rPr>
          <w:bCs/>
          <w:sz w:val="24"/>
          <w:szCs w:val="24"/>
        </w:rPr>
        <w:t xml:space="preserve"> Gordana Palajsa</w:t>
      </w:r>
    </w:p>
    <w:p w:rsidRPr="003A591A" w:rsidR="00CD12C0" w:rsidP="00CD12C0" w:rsidRDefault="00CD12C0">
      <w:pPr>
        <w:jc w:val="both"/>
        <w:rPr>
          <w:bCs/>
          <w:sz w:val="24"/>
          <w:szCs w:val="24"/>
        </w:rPr>
      </w:pPr>
      <w:r w:rsidRPr="003A591A">
        <w:rPr>
          <w:bCs/>
          <w:sz w:val="24"/>
          <w:szCs w:val="24"/>
        </w:rPr>
        <w:t>107)</w:t>
      </w:r>
      <w:r w:rsidRPr="003A591A">
        <w:rPr>
          <w:bCs/>
          <w:sz w:val="24"/>
          <w:szCs w:val="24"/>
        </w:rPr>
        <w:tab/>
        <w:t>BUNTAK GORAN - Gordana Palajsa</w:t>
      </w:r>
    </w:p>
    <w:p w:rsidRPr="003A591A" w:rsidR="00CD12C0" w:rsidP="00CD12C0" w:rsidRDefault="00CD12C0">
      <w:pPr>
        <w:jc w:val="both"/>
        <w:rPr>
          <w:bCs/>
          <w:sz w:val="24"/>
          <w:szCs w:val="24"/>
        </w:rPr>
      </w:pPr>
      <w:r w:rsidRPr="003A591A">
        <w:rPr>
          <w:bCs/>
          <w:sz w:val="24"/>
          <w:szCs w:val="24"/>
        </w:rPr>
        <w:t>108)</w:t>
      </w:r>
      <w:r w:rsidRPr="003A591A">
        <w:rPr>
          <w:bCs/>
          <w:sz w:val="24"/>
          <w:szCs w:val="24"/>
        </w:rPr>
        <w:tab/>
        <w:t>BUSAK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109)</w:t>
      </w:r>
      <w:r w:rsidRPr="003A591A">
        <w:rPr>
          <w:bCs/>
          <w:sz w:val="24"/>
          <w:szCs w:val="24"/>
        </w:rPr>
        <w:tab/>
        <w:t>CARIĆ SRĐAN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110)</w:t>
      </w:r>
      <w:r w:rsidRPr="003A591A">
        <w:rPr>
          <w:bCs/>
          <w:sz w:val="24"/>
          <w:szCs w:val="24"/>
        </w:rPr>
        <w:tab/>
        <w:t>ĆORIĆ BLAŠKO - Nikola Klaić, odvjetnik</w:t>
      </w:r>
    </w:p>
    <w:p w:rsidRPr="003A591A" w:rsidR="00CD12C0" w:rsidP="00CD12C0" w:rsidRDefault="00CD12C0">
      <w:pPr>
        <w:jc w:val="both"/>
        <w:rPr>
          <w:bCs/>
          <w:sz w:val="24"/>
          <w:szCs w:val="24"/>
        </w:rPr>
      </w:pPr>
      <w:r w:rsidRPr="003A591A">
        <w:rPr>
          <w:bCs/>
          <w:sz w:val="24"/>
          <w:szCs w:val="24"/>
        </w:rPr>
        <w:t>111)</w:t>
      </w:r>
      <w:r w:rsidRPr="003A591A">
        <w:rPr>
          <w:bCs/>
          <w:sz w:val="24"/>
          <w:szCs w:val="24"/>
        </w:rPr>
        <w:tab/>
        <w:t>ĆOSIĆ BRANKO - osobno</w:t>
      </w:r>
    </w:p>
    <w:p w:rsidRPr="003A591A" w:rsidR="00CD12C0" w:rsidP="00CD12C0" w:rsidRDefault="00CD12C0">
      <w:pPr>
        <w:jc w:val="both"/>
        <w:rPr>
          <w:bCs/>
          <w:sz w:val="24"/>
          <w:szCs w:val="24"/>
        </w:rPr>
      </w:pPr>
      <w:r w:rsidRPr="003A591A">
        <w:rPr>
          <w:bCs/>
          <w:sz w:val="24"/>
          <w:szCs w:val="24"/>
        </w:rPr>
        <w:t>112)</w:t>
      </w:r>
      <w:r w:rsidRPr="003A591A">
        <w:rPr>
          <w:bCs/>
          <w:sz w:val="24"/>
          <w:szCs w:val="24"/>
        </w:rPr>
        <w:tab/>
        <w:t>DRAŽENOVIĆ TOMISLAV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113)</w:t>
      </w:r>
      <w:r w:rsidRPr="003A591A">
        <w:rPr>
          <w:bCs/>
          <w:sz w:val="24"/>
          <w:szCs w:val="24"/>
        </w:rPr>
        <w:tab/>
        <w:t>DUGANDŽIJA NEDJELJKO - Ivana Sury, odvjetnica u zamjenu za odvjetnika Alena Blagajca</w:t>
      </w:r>
    </w:p>
    <w:p w:rsidRPr="003A591A" w:rsidR="00CD12C0" w:rsidP="00CD12C0" w:rsidRDefault="00CD12C0">
      <w:pPr>
        <w:jc w:val="both"/>
        <w:rPr>
          <w:bCs/>
          <w:sz w:val="24"/>
          <w:szCs w:val="24"/>
        </w:rPr>
      </w:pPr>
      <w:r w:rsidRPr="003A591A">
        <w:rPr>
          <w:bCs/>
          <w:sz w:val="24"/>
          <w:szCs w:val="24"/>
        </w:rPr>
        <w:t>114)</w:t>
      </w:r>
      <w:r w:rsidRPr="003A591A">
        <w:rPr>
          <w:bCs/>
          <w:sz w:val="24"/>
          <w:szCs w:val="24"/>
        </w:rPr>
        <w:tab/>
        <w:t>DUJIĆ ZLATKO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115)</w:t>
      </w:r>
      <w:r w:rsidRPr="003A591A">
        <w:rPr>
          <w:bCs/>
          <w:sz w:val="24"/>
          <w:szCs w:val="24"/>
        </w:rPr>
        <w:tab/>
        <w:t>FILIPOVIĆ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116)</w:t>
      </w:r>
      <w:r w:rsidRPr="003A591A">
        <w:rPr>
          <w:bCs/>
          <w:sz w:val="24"/>
          <w:szCs w:val="24"/>
        </w:rPr>
        <w:tab/>
        <w:t>FUMIĆ DARIJO - Gordana Palajsa</w:t>
      </w:r>
    </w:p>
    <w:p w:rsidRPr="003A591A" w:rsidR="00CD12C0" w:rsidP="00CD12C0" w:rsidRDefault="00CD12C0">
      <w:pPr>
        <w:jc w:val="both"/>
        <w:rPr>
          <w:bCs/>
          <w:sz w:val="24"/>
          <w:szCs w:val="24"/>
        </w:rPr>
      </w:pPr>
      <w:r w:rsidRPr="003A591A">
        <w:rPr>
          <w:bCs/>
          <w:sz w:val="24"/>
          <w:szCs w:val="24"/>
        </w:rPr>
        <w:t>117)</w:t>
      </w:r>
      <w:r w:rsidRPr="003A591A">
        <w:rPr>
          <w:bCs/>
          <w:sz w:val="24"/>
          <w:szCs w:val="24"/>
        </w:rPr>
        <w:tab/>
        <w:t>GALETIĆ MILE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118)</w:t>
      </w:r>
      <w:r w:rsidRPr="003A591A">
        <w:rPr>
          <w:bCs/>
          <w:sz w:val="24"/>
          <w:szCs w:val="24"/>
        </w:rPr>
        <w:tab/>
        <w:t>GLUIĆ NIKOLA - Ana Marija Foffić, vježbenica iz OD Orehovec i partneri</w:t>
      </w:r>
    </w:p>
    <w:p w:rsidRPr="003A591A" w:rsidR="00CD12C0" w:rsidP="00CD12C0" w:rsidRDefault="00CD12C0">
      <w:pPr>
        <w:jc w:val="both"/>
        <w:rPr>
          <w:bCs/>
          <w:sz w:val="24"/>
          <w:szCs w:val="24"/>
        </w:rPr>
      </w:pPr>
      <w:r w:rsidRPr="003A591A">
        <w:rPr>
          <w:bCs/>
          <w:sz w:val="24"/>
          <w:szCs w:val="24"/>
        </w:rPr>
        <w:t>119)</w:t>
      </w:r>
      <w:r w:rsidRPr="003A591A">
        <w:rPr>
          <w:bCs/>
          <w:sz w:val="24"/>
          <w:szCs w:val="24"/>
        </w:rPr>
        <w:tab/>
        <w:t>GRGIĆ MARIJAN - Davo</w:t>
      </w:r>
      <w:r w:rsidR="00202588">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120)</w:t>
      </w:r>
      <w:r w:rsidRPr="003A591A">
        <w:rPr>
          <w:bCs/>
          <w:sz w:val="24"/>
          <w:szCs w:val="24"/>
        </w:rPr>
        <w:tab/>
        <w:t>HRGOTA FRANO - Ivana Sury, odvjetnica u zamjenu za odvjetnika Alena Blagajca</w:t>
      </w:r>
    </w:p>
    <w:p w:rsidRPr="003A591A" w:rsidR="00CD12C0" w:rsidP="00CD12C0" w:rsidRDefault="00CD12C0">
      <w:pPr>
        <w:jc w:val="both"/>
        <w:rPr>
          <w:bCs/>
          <w:sz w:val="24"/>
          <w:szCs w:val="24"/>
        </w:rPr>
      </w:pPr>
      <w:r w:rsidRPr="003A591A">
        <w:rPr>
          <w:bCs/>
          <w:sz w:val="24"/>
          <w:szCs w:val="24"/>
        </w:rPr>
        <w:t>121)</w:t>
      </w:r>
      <w:r w:rsidRPr="003A591A">
        <w:rPr>
          <w:bCs/>
          <w:sz w:val="24"/>
          <w:szCs w:val="24"/>
        </w:rPr>
        <w:tab/>
        <w:t>IDŽAN LJUBA - Gordana Palajsa</w:t>
      </w:r>
    </w:p>
    <w:p w:rsidRPr="003A591A" w:rsidR="00CD12C0" w:rsidP="00CD12C0" w:rsidRDefault="00CD12C0">
      <w:pPr>
        <w:jc w:val="both"/>
        <w:rPr>
          <w:bCs/>
          <w:sz w:val="24"/>
          <w:szCs w:val="24"/>
        </w:rPr>
      </w:pPr>
      <w:r w:rsidRPr="003A591A">
        <w:rPr>
          <w:bCs/>
          <w:sz w:val="24"/>
          <w:szCs w:val="24"/>
        </w:rPr>
        <w:t>122)</w:t>
      </w:r>
      <w:r w:rsidRPr="003A591A">
        <w:rPr>
          <w:bCs/>
          <w:sz w:val="24"/>
          <w:szCs w:val="24"/>
        </w:rPr>
        <w:tab/>
        <w:t>KATIĆ ŽELJKO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123)</w:t>
      </w:r>
      <w:r w:rsidRPr="003A591A">
        <w:rPr>
          <w:bCs/>
          <w:sz w:val="24"/>
          <w:szCs w:val="24"/>
        </w:rPr>
        <w:tab/>
        <w:t>KLARIĆ MARIJAN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124)</w:t>
      </w:r>
      <w:r w:rsidRPr="003A591A">
        <w:rPr>
          <w:bCs/>
          <w:sz w:val="24"/>
          <w:szCs w:val="24"/>
        </w:rPr>
        <w:tab/>
        <w:t>KOBER DAVOR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125)</w:t>
      </w:r>
      <w:r w:rsidRPr="003A591A">
        <w:rPr>
          <w:bCs/>
          <w:sz w:val="24"/>
          <w:szCs w:val="24"/>
        </w:rPr>
        <w:tab/>
        <w:t>KOLAR IVAN - osobno</w:t>
      </w:r>
    </w:p>
    <w:p w:rsidRPr="003A591A" w:rsidR="00CD12C0" w:rsidP="00CD12C0" w:rsidRDefault="00CD12C0">
      <w:pPr>
        <w:jc w:val="both"/>
        <w:rPr>
          <w:bCs/>
          <w:sz w:val="24"/>
          <w:szCs w:val="24"/>
        </w:rPr>
      </w:pPr>
      <w:r w:rsidRPr="003A591A">
        <w:rPr>
          <w:bCs/>
          <w:sz w:val="24"/>
          <w:szCs w:val="24"/>
        </w:rPr>
        <w:t>126)</w:t>
      </w:r>
      <w:r w:rsidRPr="003A591A">
        <w:rPr>
          <w:bCs/>
          <w:sz w:val="24"/>
          <w:szCs w:val="24"/>
        </w:rPr>
        <w:tab/>
        <w:t>KONIGSKHECHT VESNA - Gordana Palajsa</w:t>
      </w:r>
    </w:p>
    <w:p w:rsidRPr="003A591A" w:rsidR="00CD12C0" w:rsidP="00CD12C0" w:rsidRDefault="00CD12C0">
      <w:pPr>
        <w:jc w:val="both"/>
        <w:rPr>
          <w:bCs/>
          <w:sz w:val="24"/>
          <w:szCs w:val="24"/>
        </w:rPr>
      </w:pPr>
      <w:r w:rsidRPr="003A591A">
        <w:rPr>
          <w:bCs/>
          <w:sz w:val="24"/>
          <w:szCs w:val="24"/>
        </w:rPr>
        <w:t>127)</w:t>
      </w:r>
      <w:r w:rsidRPr="003A591A">
        <w:rPr>
          <w:bCs/>
          <w:sz w:val="24"/>
          <w:szCs w:val="24"/>
        </w:rPr>
        <w:tab/>
        <w:t>KORETIĆ STJEPAN - osobno</w:t>
      </w:r>
    </w:p>
    <w:p w:rsidRPr="003A591A" w:rsidR="00CD12C0" w:rsidP="00CD12C0" w:rsidRDefault="00CD12C0">
      <w:pPr>
        <w:jc w:val="both"/>
        <w:rPr>
          <w:bCs/>
          <w:sz w:val="24"/>
          <w:szCs w:val="24"/>
        </w:rPr>
      </w:pPr>
      <w:r w:rsidRPr="003A591A">
        <w:rPr>
          <w:bCs/>
          <w:sz w:val="24"/>
          <w:szCs w:val="24"/>
        </w:rPr>
        <w:t>128)</w:t>
      </w:r>
      <w:r w:rsidRPr="003A591A">
        <w:rPr>
          <w:bCs/>
          <w:sz w:val="24"/>
          <w:szCs w:val="24"/>
        </w:rPr>
        <w:tab/>
        <w:t>KRKLEC RUŽA - Ivana Sury, odvjetnica u zamjenu za odvjetnika Alena Blagajca</w:t>
      </w:r>
    </w:p>
    <w:p w:rsidRPr="003A591A" w:rsidR="00CD12C0" w:rsidP="00CD12C0" w:rsidRDefault="00CD12C0">
      <w:pPr>
        <w:jc w:val="both"/>
        <w:rPr>
          <w:bCs/>
          <w:sz w:val="24"/>
          <w:szCs w:val="24"/>
        </w:rPr>
      </w:pPr>
      <w:r w:rsidRPr="003A591A">
        <w:rPr>
          <w:bCs/>
          <w:sz w:val="24"/>
          <w:szCs w:val="24"/>
        </w:rPr>
        <w:t>129)</w:t>
      </w:r>
      <w:r w:rsidRPr="003A591A">
        <w:rPr>
          <w:bCs/>
          <w:sz w:val="24"/>
          <w:szCs w:val="24"/>
        </w:rPr>
        <w:tab/>
        <w:t>LOVRIĆ LJUBINKO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130)</w:t>
      </w:r>
      <w:r w:rsidRPr="003A591A">
        <w:rPr>
          <w:bCs/>
          <w:sz w:val="24"/>
          <w:szCs w:val="24"/>
        </w:rPr>
        <w:tab/>
        <w:t>LOVRIĆ MARKO - Odvjetnik Domagoj Dražić, prema punomoći koju predaje u spis</w:t>
      </w:r>
    </w:p>
    <w:p w:rsidRPr="003A591A" w:rsidR="00CD12C0" w:rsidP="00CD12C0" w:rsidRDefault="00CD12C0">
      <w:pPr>
        <w:jc w:val="both"/>
        <w:rPr>
          <w:bCs/>
          <w:sz w:val="24"/>
          <w:szCs w:val="24"/>
        </w:rPr>
      </w:pPr>
      <w:r w:rsidRPr="003A591A">
        <w:rPr>
          <w:bCs/>
          <w:sz w:val="24"/>
          <w:szCs w:val="24"/>
        </w:rPr>
        <w:t>131)</w:t>
      </w:r>
      <w:r w:rsidRPr="003A591A">
        <w:rPr>
          <w:bCs/>
          <w:sz w:val="24"/>
          <w:szCs w:val="24"/>
        </w:rPr>
        <w:tab/>
        <w:t>LUKAČEVIĆ IVICA - Ivana Sury, odvjetnica u zamjenu za odvjetnika Alena Blagajca</w:t>
      </w:r>
    </w:p>
    <w:p w:rsidRPr="003A591A" w:rsidR="00CD12C0" w:rsidP="00CD12C0" w:rsidRDefault="00CD12C0">
      <w:pPr>
        <w:jc w:val="both"/>
        <w:rPr>
          <w:bCs/>
          <w:sz w:val="24"/>
          <w:szCs w:val="24"/>
        </w:rPr>
      </w:pPr>
      <w:r w:rsidRPr="003A591A">
        <w:rPr>
          <w:bCs/>
          <w:sz w:val="24"/>
          <w:szCs w:val="24"/>
        </w:rPr>
        <w:t>132)</w:t>
      </w:r>
      <w:r w:rsidRPr="003A591A">
        <w:rPr>
          <w:bCs/>
          <w:sz w:val="24"/>
          <w:szCs w:val="24"/>
        </w:rPr>
        <w:tab/>
        <w:t>MANDIĆ JOSIP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lastRenderedPageBreak/>
        <w:t>133)</w:t>
      </w:r>
      <w:r w:rsidRPr="003A591A">
        <w:rPr>
          <w:bCs/>
          <w:sz w:val="24"/>
          <w:szCs w:val="24"/>
        </w:rPr>
        <w:tab/>
        <w:t>MARINČIĆ MILE - osobno</w:t>
      </w:r>
    </w:p>
    <w:p w:rsidRPr="003A591A" w:rsidR="00CD12C0" w:rsidP="00CD12C0" w:rsidRDefault="00CD12C0">
      <w:pPr>
        <w:jc w:val="both"/>
        <w:rPr>
          <w:bCs/>
          <w:sz w:val="24"/>
          <w:szCs w:val="24"/>
        </w:rPr>
      </w:pPr>
      <w:r w:rsidRPr="003A591A">
        <w:rPr>
          <w:bCs/>
          <w:sz w:val="24"/>
          <w:szCs w:val="24"/>
        </w:rPr>
        <w:t>134)</w:t>
      </w:r>
      <w:r w:rsidRPr="003A591A">
        <w:rPr>
          <w:bCs/>
          <w:sz w:val="24"/>
          <w:szCs w:val="24"/>
        </w:rPr>
        <w:tab/>
        <w:t>MARTINOVIĆ IVICA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135)</w:t>
      </w:r>
      <w:r w:rsidRPr="003A591A">
        <w:rPr>
          <w:bCs/>
          <w:sz w:val="24"/>
          <w:szCs w:val="24"/>
        </w:rPr>
        <w:tab/>
        <w:t>MATIĆ GORANA - Davo</w:t>
      </w:r>
      <w:r w:rsidRPr="003A591A" w:rsidR="0032125C">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136)</w:t>
      </w:r>
      <w:r w:rsidRPr="003A591A">
        <w:rPr>
          <w:bCs/>
          <w:sz w:val="24"/>
          <w:szCs w:val="24"/>
        </w:rPr>
        <w:tab/>
        <w:t>MIRKOVIĆ IVICA - Davor Markeš, od</w:t>
      </w:r>
      <w:r w:rsidRPr="003A591A" w:rsidR="0032125C">
        <w:rPr>
          <w:bCs/>
          <w:sz w:val="24"/>
          <w:szCs w:val="24"/>
        </w:rPr>
        <w:t>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137)</w:t>
      </w:r>
      <w:r w:rsidRPr="003A591A">
        <w:rPr>
          <w:bCs/>
          <w:sz w:val="24"/>
          <w:szCs w:val="24"/>
        </w:rPr>
        <w:tab/>
        <w:t>MIRKOVIĆ ŽELJKO - Davo</w:t>
      </w:r>
      <w:r w:rsidRPr="003A591A" w:rsidR="0032125C">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138)</w:t>
      </w:r>
      <w:r w:rsidRPr="003A591A">
        <w:rPr>
          <w:bCs/>
          <w:sz w:val="24"/>
          <w:szCs w:val="24"/>
        </w:rPr>
        <w:tab/>
        <w:t>NEUWIRTH TIBOR  - Gordana Palajsa</w:t>
      </w:r>
    </w:p>
    <w:p w:rsidRPr="003A591A" w:rsidR="00CD12C0" w:rsidP="00CD12C0" w:rsidRDefault="00CD12C0">
      <w:pPr>
        <w:jc w:val="both"/>
        <w:rPr>
          <w:bCs/>
          <w:sz w:val="24"/>
          <w:szCs w:val="24"/>
        </w:rPr>
      </w:pPr>
      <w:r w:rsidRPr="003A591A">
        <w:rPr>
          <w:bCs/>
          <w:sz w:val="24"/>
          <w:szCs w:val="24"/>
        </w:rPr>
        <w:t>139)</w:t>
      </w:r>
      <w:r w:rsidRPr="003A591A">
        <w:rPr>
          <w:bCs/>
          <w:sz w:val="24"/>
          <w:szCs w:val="24"/>
        </w:rPr>
        <w:tab/>
        <w:t>NIMAC MIROSLAV - Davo</w:t>
      </w:r>
      <w:r w:rsidRPr="003A591A" w:rsidR="0032125C">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140)</w:t>
      </w:r>
      <w:r w:rsidRPr="003A591A">
        <w:rPr>
          <w:bCs/>
          <w:sz w:val="24"/>
          <w:szCs w:val="24"/>
        </w:rPr>
        <w:tab/>
        <w:t>OBAD DANIJEL - Gordana Palajsa</w:t>
      </w:r>
    </w:p>
    <w:p w:rsidRPr="003A591A" w:rsidR="00CD12C0" w:rsidP="00CD12C0" w:rsidRDefault="00CD12C0">
      <w:pPr>
        <w:jc w:val="both"/>
        <w:rPr>
          <w:bCs/>
          <w:sz w:val="24"/>
          <w:szCs w:val="24"/>
        </w:rPr>
      </w:pPr>
      <w:r w:rsidRPr="003A591A">
        <w:rPr>
          <w:bCs/>
          <w:sz w:val="24"/>
          <w:szCs w:val="24"/>
        </w:rPr>
        <w:t>141)</w:t>
      </w:r>
      <w:r w:rsidRPr="003A591A">
        <w:rPr>
          <w:bCs/>
          <w:sz w:val="24"/>
          <w:szCs w:val="24"/>
        </w:rPr>
        <w:tab/>
        <w:t>PAVLOVIĆ DAMIR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142)</w:t>
      </w:r>
      <w:r w:rsidRPr="003A591A">
        <w:rPr>
          <w:bCs/>
          <w:sz w:val="24"/>
          <w:szCs w:val="24"/>
        </w:rPr>
        <w:tab/>
        <w:t>PEĆARIĆ FRANE - Ivana Sury, odvjetnica u zamjenu za odvjetnika Alena Blagajca</w:t>
      </w:r>
    </w:p>
    <w:p w:rsidRPr="003A591A" w:rsidR="00CD12C0" w:rsidP="00CD12C0" w:rsidRDefault="00CD12C0">
      <w:pPr>
        <w:jc w:val="both"/>
        <w:rPr>
          <w:bCs/>
          <w:sz w:val="24"/>
          <w:szCs w:val="24"/>
        </w:rPr>
      </w:pPr>
      <w:r w:rsidRPr="003A591A">
        <w:rPr>
          <w:bCs/>
          <w:sz w:val="24"/>
          <w:szCs w:val="24"/>
        </w:rPr>
        <w:t>143)</w:t>
      </w:r>
      <w:r w:rsidRPr="003A591A">
        <w:rPr>
          <w:bCs/>
          <w:sz w:val="24"/>
          <w:szCs w:val="24"/>
        </w:rPr>
        <w:tab/>
        <w:t>PEĆARIĆ JOSIP - Ivana Sury, odvjetnica u zamjenu za odvjetnika Alena Blagajca</w:t>
      </w:r>
    </w:p>
    <w:p w:rsidRPr="003A591A" w:rsidR="00CD12C0" w:rsidP="00CD12C0" w:rsidRDefault="00CD12C0">
      <w:pPr>
        <w:jc w:val="both"/>
        <w:rPr>
          <w:bCs/>
          <w:sz w:val="24"/>
          <w:szCs w:val="24"/>
        </w:rPr>
      </w:pPr>
      <w:r w:rsidRPr="003A591A">
        <w:rPr>
          <w:bCs/>
          <w:sz w:val="24"/>
          <w:szCs w:val="24"/>
        </w:rPr>
        <w:t>144)</w:t>
      </w:r>
      <w:r w:rsidRPr="003A591A">
        <w:rPr>
          <w:bCs/>
          <w:sz w:val="24"/>
          <w:szCs w:val="24"/>
        </w:rPr>
        <w:tab/>
        <w:t>PEJAKOVIĆ PERO - Gordana Palajsa</w:t>
      </w:r>
    </w:p>
    <w:p w:rsidRPr="003A591A" w:rsidR="00CD12C0" w:rsidP="00CD12C0" w:rsidRDefault="00CD12C0">
      <w:pPr>
        <w:jc w:val="both"/>
        <w:rPr>
          <w:bCs/>
          <w:sz w:val="24"/>
          <w:szCs w:val="24"/>
        </w:rPr>
      </w:pPr>
      <w:r w:rsidRPr="003A591A">
        <w:rPr>
          <w:bCs/>
          <w:sz w:val="24"/>
          <w:szCs w:val="24"/>
        </w:rPr>
        <w:t>145)</w:t>
      </w:r>
      <w:r w:rsidRPr="003A591A">
        <w:rPr>
          <w:bCs/>
          <w:sz w:val="24"/>
          <w:szCs w:val="24"/>
        </w:rPr>
        <w:tab/>
        <w:t>PERKOVIĆ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146)</w:t>
      </w:r>
      <w:r w:rsidRPr="003A591A">
        <w:rPr>
          <w:bCs/>
          <w:sz w:val="24"/>
          <w:szCs w:val="24"/>
        </w:rPr>
        <w:tab/>
        <w:t>PERŠE VINKA - Ivana Sury, odvjetnica u zamjenu za odvjetnika Alena Blagajca</w:t>
      </w:r>
    </w:p>
    <w:p w:rsidRPr="003A591A" w:rsidR="00CD12C0" w:rsidP="00CD12C0" w:rsidRDefault="00CD12C0">
      <w:pPr>
        <w:jc w:val="both"/>
        <w:rPr>
          <w:bCs/>
          <w:sz w:val="24"/>
          <w:szCs w:val="24"/>
        </w:rPr>
      </w:pPr>
      <w:r w:rsidRPr="003A591A">
        <w:rPr>
          <w:bCs/>
          <w:sz w:val="24"/>
          <w:szCs w:val="24"/>
        </w:rPr>
        <w:t>147)</w:t>
      </w:r>
      <w:r w:rsidRPr="003A591A">
        <w:rPr>
          <w:bCs/>
          <w:sz w:val="24"/>
          <w:szCs w:val="24"/>
        </w:rPr>
        <w:tab/>
        <w:t>PETEK RAJKO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148)</w:t>
      </w:r>
      <w:r w:rsidRPr="003A591A">
        <w:rPr>
          <w:bCs/>
          <w:sz w:val="24"/>
          <w:szCs w:val="24"/>
        </w:rPr>
        <w:tab/>
        <w:t>PETROVIĆ IVAN  - Gordana Palajsa</w:t>
      </w:r>
    </w:p>
    <w:p w:rsidRPr="003A591A" w:rsidR="00CD12C0" w:rsidP="00CD12C0" w:rsidRDefault="00CD12C0">
      <w:pPr>
        <w:jc w:val="both"/>
        <w:rPr>
          <w:bCs/>
          <w:sz w:val="24"/>
          <w:szCs w:val="24"/>
        </w:rPr>
      </w:pPr>
      <w:r w:rsidRPr="003A591A">
        <w:rPr>
          <w:bCs/>
          <w:sz w:val="24"/>
          <w:szCs w:val="24"/>
        </w:rPr>
        <w:t>149)</w:t>
      </w:r>
      <w:r w:rsidRPr="003A591A">
        <w:rPr>
          <w:bCs/>
          <w:sz w:val="24"/>
          <w:szCs w:val="24"/>
        </w:rPr>
        <w:tab/>
        <w:t>PETROVIĆ IVAN  - Gordana Palajsa</w:t>
      </w:r>
    </w:p>
    <w:p w:rsidRPr="003A591A" w:rsidR="00CD12C0" w:rsidP="00CD12C0" w:rsidRDefault="00CD12C0">
      <w:pPr>
        <w:jc w:val="both"/>
        <w:rPr>
          <w:bCs/>
          <w:sz w:val="24"/>
          <w:szCs w:val="24"/>
        </w:rPr>
      </w:pPr>
      <w:r w:rsidRPr="003A591A">
        <w:rPr>
          <w:bCs/>
          <w:sz w:val="24"/>
          <w:szCs w:val="24"/>
        </w:rPr>
        <w:t>150)</w:t>
      </w:r>
      <w:r w:rsidRPr="003A591A">
        <w:rPr>
          <w:bCs/>
          <w:sz w:val="24"/>
          <w:szCs w:val="24"/>
        </w:rPr>
        <w:tab/>
        <w:t>PEZO IVAN - Gordana Palajsa</w:t>
      </w:r>
    </w:p>
    <w:p w:rsidRPr="003A591A" w:rsidR="00CD12C0" w:rsidP="00CD12C0" w:rsidRDefault="00CD12C0">
      <w:pPr>
        <w:jc w:val="both"/>
        <w:rPr>
          <w:bCs/>
          <w:sz w:val="24"/>
          <w:szCs w:val="24"/>
        </w:rPr>
      </w:pPr>
      <w:r w:rsidRPr="003A591A">
        <w:rPr>
          <w:bCs/>
          <w:sz w:val="24"/>
          <w:szCs w:val="24"/>
        </w:rPr>
        <w:t>151)</w:t>
      </w:r>
      <w:r w:rsidRPr="003A591A">
        <w:rPr>
          <w:bCs/>
          <w:sz w:val="24"/>
          <w:szCs w:val="24"/>
        </w:rPr>
        <w:tab/>
        <w:t>PINTARIĆ DANIJEL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152)</w:t>
      </w:r>
      <w:r w:rsidRPr="003A591A">
        <w:rPr>
          <w:bCs/>
          <w:sz w:val="24"/>
          <w:szCs w:val="24"/>
        </w:rPr>
        <w:tab/>
        <w:t>RAJTARIĆ MARIO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153)</w:t>
      </w:r>
      <w:r w:rsidRPr="003A591A">
        <w:rPr>
          <w:bCs/>
          <w:sz w:val="24"/>
          <w:szCs w:val="24"/>
        </w:rPr>
        <w:tab/>
        <w:t>RAKO NADA - Gordana Palajsa</w:t>
      </w:r>
    </w:p>
    <w:p w:rsidRPr="003A591A" w:rsidR="00CD12C0" w:rsidP="00CD12C0" w:rsidRDefault="00CD12C0">
      <w:pPr>
        <w:jc w:val="both"/>
        <w:rPr>
          <w:bCs/>
          <w:sz w:val="24"/>
          <w:szCs w:val="24"/>
        </w:rPr>
      </w:pPr>
      <w:r w:rsidRPr="003A591A">
        <w:rPr>
          <w:bCs/>
          <w:sz w:val="24"/>
          <w:szCs w:val="24"/>
        </w:rPr>
        <w:t>154)</w:t>
      </w:r>
      <w:r w:rsidRPr="003A591A">
        <w:rPr>
          <w:bCs/>
          <w:sz w:val="24"/>
          <w:szCs w:val="24"/>
        </w:rPr>
        <w:tab/>
        <w:t>RAMIĆ BOROJEVIĆ MIRELA - Ivana Sury, odvjetnica</w:t>
      </w:r>
    </w:p>
    <w:p w:rsidRPr="003A591A" w:rsidR="00CD12C0" w:rsidP="00CD12C0" w:rsidRDefault="00CD12C0">
      <w:pPr>
        <w:jc w:val="both"/>
        <w:rPr>
          <w:bCs/>
          <w:sz w:val="24"/>
          <w:szCs w:val="24"/>
        </w:rPr>
      </w:pPr>
      <w:r w:rsidRPr="003A591A">
        <w:rPr>
          <w:bCs/>
          <w:sz w:val="24"/>
          <w:szCs w:val="24"/>
        </w:rPr>
        <w:t>155)</w:t>
      </w:r>
      <w:r w:rsidRPr="003A591A">
        <w:rPr>
          <w:bCs/>
          <w:sz w:val="24"/>
          <w:szCs w:val="24"/>
        </w:rPr>
        <w:tab/>
        <w:t>RASTIĆ IVAN - Gordana Palajsa</w:t>
      </w:r>
    </w:p>
    <w:p w:rsidRPr="003A591A" w:rsidR="00CD12C0" w:rsidP="00CD12C0" w:rsidRDefault="00CD12C0">
      <w:pPr>
        <w:jc w:val="both"/>
        <w:rPr>
          <w:bCs/>
          <w:sz w:val="24"/>
          <w:szCs w:val="24"/>
        </w:rPr>
      </w:pPr>
      <w:r w:rsidRPr="003A591A">
        <w:rPr>
          <w:bCs/>
          <w:sz w:val="24"/>
          <w:szCs w:val="24"/>
        </w:rPr>
        <w:t>156)</w:t>
      </w:r>
      <w:r w:rsidRPr="003A591A">
        <w:rPr>
          <w:bCs/>
          <w:sz w:val="24"/>
          <w:szCs w:val="24"/>
        </w:rPr>
        <w:tab/>
        <w:t>REJC TOMISLAV - Davo</w:t>
      </w:r>
      <w:r w:rsidRPr="003A591A" w:rsidR="00640D40">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157)</w:t>
      </w:r>
      <w:r w:rsidRPr="003A591A">
        <w:rPr>
          <w:bCs/>
          <w:sz w:val="24"/>
          <w:szCs w:val="24"/>
        </w:rPr>
        <w:tab/>
        <w:t>SCHNEIDER SANJA - Gordana Palajsa</w:t>
      </w:r>
    </w:p>
    <w:p w:rsidRPr="003A591A" w:rsidR="00CD12C0" w:rsidP="00CD12C0" w:rsidRDefault="00CD12C0">
      <w:pPr>
        <w:jc w:val="both"/>
        <w:rPr>
          <w:bCs/>
          <w:sz w:val="24"/>
          <w:szCs w:val="24"/>
        </w:rPr>
      </w:pPr>
      <w:r w:rsidRPr="003A591A">
        <w:rPr>
          <w:bCs/>
          <w:sz w:val="24"/>
          <w:szCs w:val="24"/>
        </w:rPr>
        <w:t>158)</w:t>
      </w:r>
      <w:r w:rsidRPr="003A591A">
        <w:rPr>
          <w:bCs/>
          <w:sz w:val="24"/>
          <w:szCs w:val="24"/>
        </w:rPr>
        <w:tab/>
        <w:t>SUČIĆ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159)</w:t>
      </w:r>
      <w:r w:rsidRPr="003A591A">
        <w:rPr>
          <w:bCs/>
          <w:sz w:val="24"/>
          <w:szCs w:val="24"/>
        </w:rPr>
        <w:tab/>
        <w:t>ŠANTEK BISERKA - Ivana Sury, odvjetnica</w:t>
      </w:r>
    </w:p>
    <w:p w:rsidRPr="003A591A" w:rsidR="00CD12C0" w:rsidP="00CD12C0" w:rsidRDefault="00CD12C0">
      <w:pPr>
        <w:jc w:val="both"/>
        <w:rPr>
          <w:bCs/>
          <w:sz w:val="24"/>
          <w:szCs w:val="24"/>
        </w:rPr>
      </w:pPr>
      <w:r w:rsidRPr="003A591A">
        <w:rPr>
          <w:bCs/>
          <w:sz w:val="24"/>
          <w:szCs w:val="24"/>
        </w:rPr>
        <w:t>160)</w:t>
      </w:r>
      <w:r w:rsidRPr="003A591A">
        <w:rPr>
          <w:bCs/>
          <w:sz w:val="24"/>
          <w:szCs w:val="24"/>
        </w:rPr>
        <w:tab/>
        <w:t>ŠERER DARKO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161)</w:t>
      </w:r>
      <w:r w:rsidRPr="003A591A">
        <w:rPr>
          <w:bCs/>
          <w:sz w:val="24"/>
          <w:szCs w:val="24"/>
        </w:rPr>
        <w:tab/>
        <w:t>ŠIKMAN SLAVKO - osobno</w:t>
      </w:r>
    </w:p>
    <w:p w:rsidRPr="003A591A" w:rsidR="00CD12C0" w:rsidP="00CD12C0" w:rsidRDefault="00CD12C0">
      <w:pPr>
        <w:jc w:val="both"/>
        <w:rPr>
          <w:bCs/>
          <w:sz w:val="24"/>
          <w:szCs w:val="24"/>
        </w:rPr>
      </w:pPr>
      <w:r w:rsidRPr="003A591A">
        <w:rPr>
          <w:bCs/>
          <w:sz w:val="24"/>
          <w:szCs w:val="24"/>
        </w:rPr>
        <w:t>162)</w:t>
      </w:r>
      <w:r w:rsidRPr="003A591A">
        <w:rPr>
          <w:bCs/>
          <w:sz w:val="24"/>
          <w:szCs w:val="24"/>
        </w:rPr>
        <w:tab/>
        <w:t>ŠPEHAR ANTE - Ivana Sury, odvjetnica</w:t>
      </w:r>
    </w:p>
    <w:p w:rsidRPr="003A591A" w:rsidR="00CD12C0" w:rsidP="00CD12C0" w:rsidRDefault="00CD12C0">
      <w:pPr>
        <w:jc w:val="both"/>
        <w:rPr>
          <w:bCs/>
          <w:sz w:val="24"/>
          <w:szCs w:val="24"/>
        </w:rPr>
      </w:pPr>
      <w:r w:rsidRPr="003A591A">
        <w:rPr>
          <w:bCs/>
          <w:sz w:val="24"/>
          <w:szCs w:val="24"/>
        </w:rPr>
        <w:t>163)</w:t>
      </w:r>
      <w:r w:rsidRPr="003A591A">
        <w:rPr>
          <w:bCs/>
          <w:sz w:val="24"/>
          <w:szCs w:val="24"/>
        </w:rPr>
        <w:tab/>
        <w:t>ŠUBARIĆ IGOR - Davo</w:t>
      </w:r>
      <w:r w:rsidRPr="003A591A" w:rsidR="00F41B4B">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lastRenderedPageBreak/>
        <w:t>164)</w:t>
      </w:r>
      <w:r w:rsidRPr="003A591A">
        <w:rPr>
          <w:bCs/>
          <w:sz w:val="24"/>
          <w:szCs w:val="24"/>
        </w:rPr>
        <w:tab/>
        <w:t>ŠUPUKOVIĆ PERO - Gordana Palajsa</w:t>
      </w:r>
    </w:p>
    <w:p w:rsidRPr="003A591A" w:rsidR="00CD12C0" w:rsidP="00CD12C0" w:rsidRDefault="00CD12C0">
      <w:pPr>
        <w:jc w:val="both"/>
        <w:rPr>
          <w:bCs/>
          <w:sz w:val="24"/>
          <w:szCs w:val="24"/>
        </w:rPr>
      </w:pPr>
      <w:r w:rsidRPr="003A591A">
        <w:rPr>
          <w:bCs/>
          <w:sz w:val="24"/>
          <w:szCs w:val="24"/>
        </w:rPr>
        <w:t>165)</w:t>
      </w:r>
      <w:r w:rsidRPr="003A591A">
        <w:rPr>
          <w:bCs/>
          <w:sz w:val="24"/>
          <w:szCs w:val="24"/>
        </w:rPr>
        <w:tab/>
        <w:t>TOTIĆ BRANKO - Ana Marija Foffić, vježbenica iz OD Orehovec i partneri</w:t>
      </w:r>
    </w:p>
    <w:p w:rsidRPr="003A591A" w:rsidR="00CD12C0" w:rsidP="00CD12C0" w:rsidRDefault="00CD12C0">
      <w:pPr>
        <w:jc w:val="both"/>
        <w:rPr>
          <w:bCs/>
          <w:sz w:val="24"/>
          <w:szCs w:val="24"/>
        </w:rPr>
      </w:pPr>
      <w:r w:rsidRPr="003A591A">
        <w:rPr>
          <w:bCs/>
          <w:sz w:val="24"/>
          <w:szCs w:val="24"/>
        </w:rPr>
        <w:t>166)</w:t>
      </w:r>
      <w:r w:rsidRPr="003A591A">
        <w:rPr>
          <w:bCs/>
          <w:sz w:val="24"/>
          <w:szCs w:val="24"/>
        </w:rPr>
        <w:tab/>
        <w:t>TURKOVIĆ MARIJAN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167)</w:t>
      </w:r>
      <w:r w:rsidRPr="003A591A">
        <w:rPr>
          <w:bCs/>
          <w:sz w:val="24"/>
          <w:szCs w:val="24"/>
        </w:rPr>
        <w:tab/>
        <w:t>VEVERKA ŽELJKO - osobno uz Gordana Palajsa</w:t>
      </w:r>
    </w:p>
    <w:p w:rsidRPr="003A591A" w:rsidR="00CD12C0" w:rsidP="00CD12C0" w:rsidRDefault="00CD12C0">
      <w:pPr>
        <w:jc w:val="both"/>
        <w:rPr>
          <w:bCs/>
          <w:sz w:val="24"/>
          <w:szCs w:val="24"/>
        </w:rPr>
      </w:pPr>
      <w:r w:rsidRPr="003A591A">
        <w:rPr>
          <w:bCs/>
          <w:sz w:val="24"/>
          <w:szCs w:val="24"/>
        </w:rPr>
        <w:t>168)</w:t>
      </w:r>
      <w:r w:rsidRPr="003A591A">
        <w:rPr>
          <w:bCs/>
          <w:sz w:val="24"/>
          <w:szCs w:val="24"/>
        </w:rPr>
        <w:tab/>
        <w:t>VIDAKOVIĆ DRAGO - Davo</w:t>
      </w:r>
      <w:r w:rsidRPr="003A591A" w:rsidR="007F53A0">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169)</w:t>
      </w:r>
      <w:r w:rsidRPr="003A591A">
        <w:rPr>
          <w:bCs/>
          <w:sz w:val="24"/>
          <w:szCs w:val="24"/>
        </w:rPr>
        <w:tab/>
        <w:t>VRLJIĆ SENDI - Ivana Sury, odvjetnica</w:t>
      </w:r>
    </w:p>
    <w:p w:rsidRPr="003A591A" w:rsidR="00CD12C0" w:rsidP="00CD12C0" w:rsidRDefault="00CD12C0">
      <w:pPr>
        <w:jc w:val="both"/>
        <w:rPr>
          <w:bCs/>
          <w:sz w:val="24"/>
          <w:szCs w:val="24"/>
        </w:rPr>
      </w:pPr>
      <w:r w:rsidRPr="003A591A">
        <w:rPr>
          <w:bCs/>
          <w:sz w:val="24"/>
          <w:szCs w:val="24"/>
        </w:rPr>
        <w:t>170)</w:t>
      </w:r>
      <w:r w:rsidRPr="003A591A">
        <w:rPr>
          <w:bCs/>
          <w:sz w:val="24"/>
          <w:szCs w:val="24"/>
        </w:rPr>
        <w:tab/>
        <w:t>VUKANČIĆ IVANKA - Ivana Sury, odvjetnica u zamjenu za odvjetnika Alena Blagajca</w:t>
      </w:r>
    </w:p>
    <w:p w:rsidRPr="003A591A" w:rsidR="00CD12C0" w:rsidP="00CD12C0" w:rsidRDefault="00CD12C0">
      <w:pPr>
        <w:jc w:val="both"/>
        <w:rPr>
          <w:bCs/>
          <w:sz w:val="24"/>
          <w:szCs w:val="24"/>
        </w:rPr>
      </w:pPr>
      <w:r w:rsidRPr="003A591A">
        <w:rPr>
          <w:bCs/>
          <w:sz w:val="24"/>
          <w:szCs w:val="24"/>
        </w:rPr>
        <w:t>171)</w:t>
      </w:r>
      <w:r w:rsidRPr="003A591A">
        <w:rPr>
          <w:bCs/>
          <w:sz w:val="24"/>
          <w:szCs w:val="24"/>
        </w:rPr>
        <w:tab/>
        <w:t>NEXE GRADNJA d.o.o. , Braće Radića 24, Našice - Ines Brozović, odvjetnica iz OD Ljubenko i partneri, punomoć predaje u spis</w:t>
      </w:r>
    </w:p>
    <w:p w:rsidRPr="003A591A" w:rsidR="00CD12C0" w:rsidP="00CD12C0" w:rsidRDefault="00CD12C0">
      <w:pPr>
        <w:jc w:val="both"/>
        <w:rPr>
          <w:bCs/>
          <w:sz w:val="24"/>
          <w:szCs w:val="24"/>
        </w:rPr>
      </w:pPr>
      <w:r w:rsidRPr="003A591A">
        <w:rPr>
          <w:bCs/>
          <w:sz w:val="24"/>
          <w:szCs w:val="24"/>
        </w:rPr>
        <w:t>172)</w:t>
      </w:r>
      <w:r w:rsidRPr="003A591A">
        <w:rPr>
          <w:bCs/>
          <w:sz w:val="24"/>
          <w:szCs w:val="24"/>
        </w:rPr>
        <w:tab/>
        <w:t>SIGNALINEA d.o.o. , Kukuljanovo 344/C, Kukuljanovo - Odvjetnica Jelena Vožović</w:t>
      </w:r>
    </w:p>
    <w:p w:rsidRPr="003A591A" w:rsidR="00CD12C0" w:rsidP="00CD12C0" w:rsidRDefault="00CD12C0">
      <w:pPr>
        <w:jc w:val="both"/>
        <w:rPr>
          <w:bCs/>
          <w:sz w:val="24"/>
          <w:szCs w:val="24"/>
        </w:rPr>
      </w:pPr>
      <w:r w:rsidRPr="003A591A">
        <w:rPr>
          <w:bCs/>
          <w:sz w:val="24"/>
          <w:szCs w:val="24"/>
        </w:rPr>
        <w:t>173)</w:t>
      </w:r>
      <w:r w:rsidRPr="003A591A">
        <w:rPr>
          <w:bCs/>
          <w:sz w:val="24"/>
          <w:szCs w:val="24"/>
        </w:rPr>
        <w:tab/>
        <w:t>Lapor d.o.o. , Velika Gorica - Ines Brozović, odvjetnica iz OD Ljubenko i partneri, punomoć predaje u spis</w:t>
      </w:r>
    </w:p>
    <w:p w:rsidRPr="003A591A" w:rsidR="00CD12C0" w:rsidP="00CD12C0" w:rsidRDefault="00CD12C0">
      <w:pPr>
        <w:jc w:val="both"/>
        <w:rPr>
          <w:bCs/>
          <w:sz w:val="24"/>
          <w:szCs w:val="24"/>
        </w:rPr>
      </w:pPr>
      <w:r w:rsidRPr="003A591A">
        <w:rPr>
          <w:bCs/>
          <w:sz w:val="24"/>
          <w:szCs w:val="24"/>
        </w:rPr>
        <w:t>174)</w:t>
      </w:r>
      <w:r w:rsidRPr="003A591A">
        <w:rPr>
          <w:bCs/>
          <w:sz w:val="24"/>
          <w:szCs w:val="24"/>
        </w:rPr>
        <w:tab/>
        <w:t>Kamenolom Žakanje d.o.o. , Sračak, Sračak 1/B - Ines Brozović, odvjetnica iz OD Ljubenko i partneri, punomoć predaje u spis</w:t>
      </w:r>
    </w:p>
    <w:p w:rsidRPr="003A591A" w:rsidR="00CD12C0" w:rsidP="002027CB" w:rsidRDefault="00CD12C0">
      <w:pPr>
        <w:ind w:left="705" w:hanging="705"/>
        <w:jc w:val="both"/>
        <w:rPr>
          <w:bCs/>
          <w:sz w:val="24"/>
          <w:szCs w:val="24"/>
        </w:rPr>
      </w:pPr>
      <w:r w:rsidRPr="003A591A">
        <w:rPr>
          <w:bCs/>
          <w:sz w:val="24"/>
          <w:szCs w:val="24"/>
        </w:rPr>
        <w:t>175)</w:t>
      </w:r>
      <w:r w:rsidRPr="003A591A">
        <w:rPr>
          <w:bCs/>
          <w:sz w:val="24"/>
          <w:szCs w:val="24"/>
        </w:rPr>
        <w:tab/>
        <w:t>Kamenolom Gorjak d.o.o. , Gornje Jesenje bb. Gornje Jesenje - Ines Brozović, odvjetnica iz OD Ljubenko i partneri, punomoć predaje u spis</w:t>
      </w:r>
    </w:p>
    <w:p w:rsidRPr="003A591A" w:rsidR="00CD12C0" w:rsidP="00CD12C0" w:rsidRDefault="00F615B2">
      <w:pPr>
        <w:jc w:val="both"/>
        <w:rPr>
          <w:bCs/>
          <w:sz w:val="24"/>
          <w:szCs w:val="24"/>
        </w:rPr>
      </w:pPr>
      <w:r w:rsidRPr="003A591A">
        <w:rPr>
          <w:bCs/>
          <w:sz w:val="24"/>
          <w:szCs w:val="24"/>
        </w:rPr>
        <w:t>176)</w:t>
      </w:r>
      <w:r w:rsidRPr="003A591A">
        <w:rPr>
          <w:bCs/>
          <w:sz w:val="24"/>
          <w:szCs w:val="24"/>
        </w:rPr>
        <w:tab/>
        <w:t>CSS d.o.o.</w:t>
      </w:r>
      <w:r w:rsidRPr="003A591A" w:rsidR="00CD12C0">
        <w:rPr>
          <w:bCs/>
          <w:sz w:val="24"/>
          <w:szCs w:val="24"/>
        </w:rPr>
        <w:t>, Savska cesta 144a , Zagreb 1000 - Kamenka Kaplan, punomoćnik po zaposlenju, punomoć predaje u spis</w:t>
      </w:r>
    </w:p>
    <w:p w:rsidRPr="003A591A" w:rsidR="00CD12C0" w:rsidP="00CD12C0" w:rsidRDefault="00CD12C0">
      <w:pPr>
        <w:jc w:val="both"/>
        <w:rPr>
          <w:bCs/>
          <w:sz w:val="24"/>
          <w:szCs w:val="24"/>
        </w:rPr>
      </w:pPr>
      <w:r w:rsidRPr="003A591A">
        <w:rPr>
          <w:bCs/>
          <w:sz w:val="24"/>
          <w:szCs w:val="24"/>
        </w:rPr>
        <w:t>177)</w:t>
      </w:r>
      <w:r w:rsidRPr="003A591A">
        <w:rPr>
          <w:bCs/>
          <w:sz w:val="24"/>
          <w:szCs w:val="24"/>
        </w:rPr>
        <w:tab/>
        <w:t>NARODNE NOVINE d.d. Zagreb, Savski gaj XIII. put 6, Zagreb - Dorotea Čvek, vježbenica iz OD Terešak i partneri</w:t>
      </w:r>
    </w:p>
    <w:p w:rsidRPr="003A591A" w:rsidR="00CD12C0" w:rsidP="002027CB" w:rsidRDefault="00CD12C0">
      <w:pPr>
        <w:ind w:left="705" w:hanging="705"/>
        <w:jc w:val="both"/>
        <w:rPr>
          <w:bCs/>
          <w:sz w:val="24"/>
          <w:szCs w:val="24"/>
        </w:rPr>
      </w:pPr>
      <w:r w:rsidRPr="003A591A">
        <w:rPr>
          <w:bCs/>
          <w:sz w:val="24"/>
          <w:szCs w:val="24"/>
        </w:rPr>
        <w:t>178)</w:t>
      </w:r>
      <w:r w:rsidRPr="003A591A">
        <w:rPr>
          <w:bCs/>
          <w:sz w:val="24"/>
          <w:szCs w:val="24"/>
        </w:rPr>
        <w:tab/>
        <w:t>Kolektor Koling d.o.o. , Arkova 43, 5280 Idrija, Republika Slovenija , Glavna podružnica Petrinja, Voćarska 11 - Odvjetnički vježbenik Edi Suljić iz OD Bradvica i ostali, punomoć uz prijavu</w:t>
      </w:r>
    </w:p>
    <w:p w:rsidRPr="003A591A" w:rsidR="00CD12C0" w:rsidP="00CD12C0" w:rsidRDefault="00CD12C0">
      <w:pPr>
        <w:jc w:val="both"/>
        <w:rPr>
          <w:bCs/>
          <w:sz w:val="24"/>
          <w:szCs w:val="24"/>
        </w:rPr>
      </w:pPr>
      <w:r w:rsidRPr="003A591A">
        <w:rPr>
          <w:bCs/>
          <w:sz w:val="24"/>
          <w:szCs w:val="24"/>
        </w:rPr>
        <w:t>179)</w:t>
      </w:r>
      <w:r w:rsidRPr="003A591A">
        <w:rPr>
          <w:bCs/>
          <w:sz w:val="24"/>
          <w:szCs w:val="24"/>
        </w:rPr>
        <w:tab/>
        <w:t>MAAČ-GRADNJA d.o.o. , Zeleni trg 4, Zagreb - Ines Brozović, odvjetnica iz OD Ljubenko i partneri, punomoć predaje u spis</w:t>
      </w:r>
    </w:p>
    <w:p w:rsidRPr="003A591A" w:rsidR="00CD12C0" w:rsidP="00CD12C0" w:rsidRDefault="00CD12C0">
      <w:pPr>
        <w:jc w:val="both"/>
        <w:rPr>
          <w:bCs/>
          <w:sz w:val="24"/>
          <w:szCs w:val="24"/>
        </w:rPr>
      </w:pPr>
      <w:r w:rsidRPr="003A591A">
        <w:rPr>
          <w:bCs/>
          <w:sz w:val="24"/>
          <w:szCs w:val="24"/>
        </w:rPr>
        <w:t>180)</w:t>
      </w:r>
      <w:r w:rsidRPr="003A591A">
        <w:rPr>
          <w:bCs/>
          <w:sz w:val="24"/>
          <w:szCs w:val="24"/>
        </w:rPr>
        <w:tab/>
        <w:t>BRTVA bb, Radučka ulica 19, Zagreb - Klara Jandroković, odvjetnička vježbenica iz OD Grahovac, Horvat, Žaper</w:t>
      </w:r>
    </w:p>
    <w:p w:rsidRPr="003A591A" w:rsidR="00CD12C0" w:rsidP="002027CB" w:rsidRDefault="00CD12C0">
      <w:pPr>
        <w:ind w:left="705" w:hanging="705"/>
        <w:jc w:val="both"/>
        <w:rPr>
          <w:bCs/>
          <w:sz w:val="24"/>
          <w:szCs w:val="24"/>
        </w:rPr>
      </w:pPr>
      <w:r w:rsidRPr="003A591A">
        <w:rPr>
          <w:bCs/>
          <w:sz w:val="24"/>
          <w:szCs w:val="24"/>
        </w:rPr>
        <w:t>181)</w:t>
      </w:r>
      <w:r w:rsidRPr="003A591A">
        <w:rPr>
          <w:bCs/>
          <w:sz w:val="24"/>
          <w:szCs w:val="24"/>
        </w:rPr>
        <w:tab/>
        <w:t>ADRIA OIL d.o.o. , Kastav Spinčići 38 - Monika Jovančević, odvjetnička vježbenica iz OD Hanžeković i partneri u zamjenu za odvjetnika Vladimir Šulina, punomoć predaje u spis</w:t>
      </w:r>
    </w:p>
    <w:p w:rsidRPr="003A591A" w:rsidR="00CD12C0" w:rsidP="002027CB" w:rsidRDefault="00EB6C4E">
      <w:pPr>
        <w:ind w:left="705" w:hanging="705"/>
        <w:jc w:val="both"/>
        <w:rPr>
          <w:bCs/>
          <w:sz w:val="24"/>
          <w:szCs w:val="24"/>
        </w:rPr>
      </w:pPr>
      <w:r w:rsidRPr="003A591A">
        <w:rPr>
          <w:bCs/>
          <w:sz w:val="24"/>
          <w:szCs w:val="24"/>
        </w:rPr>
        <w:t>182)</w:t>
      </w:r>
      <w:r w:rsidRPr="003A591A">
        <w:rPr>
          <w:bCs/>
          <w:sz w:val="24"/>
          <w:szCs w:val="24"/>
        </w:rPr>
        <w:tab/>
        <w:t>MAXTEH d.o.o.</w:t>
      </w:r>
      <w:r w:rsidRPr="003A591A" w:rsidR="00CD12C0">
        <w:rPr>
          <w:bCs/>
          <w:sz w:val="24"/>
          <w:szCs w:val="24"/>
        </w:rPr>
        <w:t>, Škrljevo 25a, Škrljevo - Monika Jovančević, odvjetnička vježbenica iz OD Hanžeković i partneri u zamjenu za odvjetnika Vladimir Šulina, punomoć predaje u spis</w:t>
      </w:r>
    </w:p>
    <w:p w:rsidRPr="003A591A" w:rsidR="00CD12C0" w:rsidP="00CD12C0" w:rsidRDefault="00CD12C0">
      <w:pPr>
        <w:jc w:val="both"/>
        <w:rPr>
          <w:bCs/>
          <w:sz w:val="24"/>
          <w:szCs w:val="24"/>
        </w:rPr>
      </w:pPr>
      <w:r w:rsidRPr="003A591A">
        <w:rPr>
          <w:bCs/>
          <w:sz w:val="24"/>
          <w:szCs w:val="24"/>
        </w:rPr>
        <w:t>183)</w:t>
      </w:r>
      <w:r w:rsidRPr="003A591A">
        <w:rPr>
          <w:bCs/>
          <w:sz w:val="24"/>
          <w:szCs w:val="24"/>
        </w:rPr>
        <w:tab/>
        <w:t>HRVATSKA POŠTANSKA BANKA d.d. , Jurišićeva 4, Zagreb - Tomislav Crnčić, zaposlenik, punomoć uz prijavu</w:t>
      </w:r>
    </w:p>
    <w:p w:rsidRPr="003A591A" w:rsidR="00CD12C0" w:rsidP="00CD12C0" w:rsidRDefault="00CD12C0">
      <w:pPr>
        <w:jc w:val="both"/>
        <w:rPr>
          <w:bCs/>
          <w:sz w:val="24"/>
          <w:szCs w:val="24"/>
        </w:rPr>
      </w:pPr>
      <w:r w:rsidRPr="003A591A">
        <w:rPr>
          <w:bCs/>
          <w:sz w:val="24"/>
          <w:szCs w:val="24"/>
        </w:rPr>
        <w:t>184)</w:t>
      </w:r>
      <w:r w:rsidRPr="003A591A">
        <w:rPr>
          <w:bCs/>
          <w:sz w:val="24"/>
          <w:szCs w:val="24"/>
        </w:rPr>
        <w:tab/>
        <w:t>Nastavni zavod za javno zdravstvo Dr. Andrija Štampar , Mirogojska 16 , Zagreb - Dorotea Čvek, vježbenica iz OD Terešak i partneri</w:t>
      </w:r>
    </w:p>
    <w:p w:rsidRPr="003A591A" w:rsidR="00CD12C0" w:rsidP="00CD12C0" w:rsidRDefault="00CD12C0">
      <w:pPr>
        <w:jc w:val="both"/>
        <w:rPr>
          <w:bCs/>
          <w:sz w:val="24"/>
          <w:szCs w:val="24"/>
        </w:rPr>
      </w:pPr>
      <w:r w:rsidRPr="003A591A">
        <w:rPr>
          <w:bCs/>
          <w:sz w:val="24"/>
          <w:szCs w:val="24"/>
        </w:rPr>
        <w:t>185)</w:t>
      </w:r>
      <w:r w:rsidRPr="003A591A">
        <w:rPr>
          <w:bCs/>
          <w:sz w:val="24"/>
          <w:szCs w:val="24"/>
        </w:rPr>
        <w:tab/>
        <w:t>HILTI CROATIA d.o.o. , Ljudevita Posavskog 29, Sesvete - Dora Horvatović, odvjetnička vježbenica iz OD Hanžeković i partneri</w:t>
      </w:r>
    </w:p>
    <w:p w:rsidRPr="003A591A" w:rsidR="00CD12C0" w:rsidP="00CD12C0" w:rsidRDefault="00CD12C0">
      <w:pPr>
        <w:jc w:val="both"/>
        <w:rPr>
          <w:bCs/>
          <w:sz w:val="24"/>
          <w:szCs w:val="24"/>
        </w:rPr>
      </w:pPr>
      <w:r w:rsidRPr="003A591A">
        <w:rPr>
          <w:bCs/>
          <w:sz w:val="24"/>
          <w:szCs w:val="24"/>
        </w:rPr>
        <w:t>186)</w:t>
      </w:r>
      <w:r w:rsidRPr="003A591A">
        <w:rPr>
          <w:bCs/>
          <w:sz w:val="24"/>
          <w:szCs w:val="24"/>
        </w:rPr>
        <w:tab/>
        <w:t>DOVOĐA d.o.o. , Mel 1, Novi Vinodolski - Roko Perić, odvjetnički vježbenik za odvjetnika Gorana Devrnja</w:t>
      </w:r>
    </w:p>
    <w:p w:rsidRPr="003A591A" w:rsidR="00CD12C0" w:rsidP="00CD12C0" w:rsidRDefault="00CD12C0">
      <w:pPr>
        <w:jc w:val="both"/>
        <w:rPr>
          <w:bCs/>
          <w:sz w:val="24"/>
          <w:szCs w:val="24"/>
        </w:rPr>
      </w:pPr>
      <w:r w:rsidRPr="003A591A">
        <w:rPr>
          <w:bCs/>
          <w:sz w:val="24"/>
          <w:szCs w:val="24"/>
        </w:rPr>
        <w:t>187)</w:t>
      </w:r>
      <w:r w:rsidRPr="003A591A">
        <w:rPr>
          <w:bCs/>
          <w:sz w:val="24"/>
          <w:szCs w:val="24"/>
        </w:rPr>
        <w:tab/>
        <w:t>Dalekovod d.d. , Marijana Čavića 4, 10000 Zagreb - Ivana Šimić, zaposlenik</w:t>
      </w:r>
    </w:p>
    <w:p w:rsidRPr="003A591A" w:rsidR="00CD12C0" w:rsidP="00CD12C0" w:rsidRDefault="00CD12C0">
      <w:pPr>
        <w:jc w:val="both"/>
        <w:rPr>
          <w:bCs/>
          <w:sz w:val="24"/>
          <w:szCs w:val="24"/>
        </w:rPr>
      </w:pPr>
      <w:r w:rsidRPr="003A591A">
        <w:rPr>
          <w:bCs/>
          <w:sz w:val="24"/>
          <w:szCs w:val="24"/>
        </w:rPr>
        <w:t>188)</w:t>
      </w:r>
      <w:r w:rsidRPr="003A591A">
        <w:rPr>
          <w:bCs/>
          <w:sz w:val="24"/>
          <w:szCs w:val="24"/>
        </w:rPr>
        <w:tab/>
        <w:t>PGM Ragusa d.d. , Vukovarska 17, Dubrovnik - Damir Ivić, član uprave</w:t>
      </w:r>
    </w:p>
    <w:p w:rsidRPr="003A591A" w:rsidR="00CD12C0" w:rsidP="00CD12C0" w:rsidRDefault="00CD12C0">
      <w:pPr>
        <w:jc w:val="both"/>
        <w:rPr>
          <w:bCs/>
          <w:sz w:val="24"/>
          <w:szCs w:val="24"/>
        </w:rPr>
      </w:pPr>
      <w:r w:rsidRPr="003A591A">
        <w:rPr>
          <w:bCs/>
          <w:sz w:val="24"/>
          <w:szCs w:val="24"/>
        </w:rPr>
        <w:t>189)</w:t>
      </w:r>
      <w:r w:rsidRPr="003A591A">
        <w:rPr>
          <w:bCs/>
          <w:sz w:val="24"/>
          <w:szCs w:val="24"/>
        </w:rPr>
        <w:tab/>
        <w:t>BODEN GRAD d.o.o. , Bjelovarska cesta 62C, Sesvete - Petar Bodrožić, zastupnik po zakonu</w:t>
      </w:r>
    </w:p>
    <w:p w:rsidRPr="003A591A" w:rsidR="00CD12C0" w:rsidP="002027CB" w:rsidRDefault="00CD12C0">
      <w:pPr>
        <w:ind w:left="705" w:hanging="705"/>
        <w:jc w:val="both"/>
        <w:rPr>
          <w:bCs/>
          <w:sz w:val="24"/>
          <w:szCs w:val="24"/>
        </w:rPr>
      </w:pPr>
      <w:r w:rsidRPr="003A591A">
        <w:rPr>
          <w:bCs/>
          <w:sz w:val="24"/>
          <w:szCs w:val="24"/>
        </w:rPr>
        <w:lastRenderedPageBreak/>
        <w:t>190)</w:t>
      </w:r>
      <w:r w:rsidRPr="003A591A">
        <w:rPr>
          <w:bCs/>
          <w:sz w:val="24"/>
          <w:szCs w:val="24"/>
        </w:rPr>
        <w:tab/>
        <w:t>GOLUBOVEČKI</w:t>
      </w:r>
      <w:r w:rsidRPr="003A591A" w:rsidR="00EB6C4E">
        <w:rPr>
          <w:bCs/>
          <w:sz w:val="24"/>
          <w:szCs w:val="24"/>
        </w:rPr>
        <w:t xml:space="preserve"> KAMENOLOMI d.o.o.</w:t>
      </w:r>
      <w:r w:rsidRPr="003A591A">
        <w:rPr>
          <w:bCs/>
          <w:sz w:val="24"/>
          <w:szCs w:val="24"/>
        </w:rPr>
        <w:t>, Novi Golubovec 26. 49255 Novi Golubovec - Romina Štaba, odvjetnica iz OD Porobija i Špoljarić</w:t>
      </w:r>
    </w:p>
    <w:p w:rsidRPr="003A591A" w:rsidR="00CD12C0" w:rsidP="002027CB" w:rsidRDefault="00CD12C0">
      <w:pPr>
        <w:ind w:left="705" w:hanging="705"/>
        <w:jc w:val="both"/>
        <w:rPr>
          <w:bCs/>
          <w:sz w:val="24"/>
          <w:szCs w:val="24"/>
        </w:rPr>
      </w:pPr>
      <w:r w:rsidRPr="003A591A">
        <w:rPr>
          <w:bCs/>
          <w:sz w:val="24"/>
          <w:szCs w:val="24"/>
        </w:rPr>
        <w:t>191</w:t>
      </w:r>
      <w:r w:rsidRPr="003A591A" w:rsidR="00EB6C4E">
        <w:rPr>
          <w:bCs/>
          <w:sz w:val="24"/>
          <w:szCs w:val="24"/>
        </w:rPr>
        <w:t>)</w:t>
      </w:r>
      <w:r w:rsidRPr="003A591A" w:rsidR="00EB6C4E">
        <w:rPr>
          <w:bCs/>
          <w:sz w:val="24"/>
          <w:szCs w:val="24"/>
        </w:rPr>
        <w:tab/>
        <w:t>GOLUBOVEČKI KAMENOLOMI d.o.o.</w:t>
      </w:r>
      <w:r w:rsidRPr="003A591A">
        <w:rPr>
          <w:bCs/>
          <w:sz w:val="24"/>
          <w:szCs w:val="24"/>
        </w:rPr>
        <w:t>, Novi Golubovec 26. 49255 Novi Golubovec - Romina Štaba, odvjetnica iz OD Porobija i Špoljarić</w:t>
      </w:r>
    </w:p>
    <w:p w:rsidRPr="003A591A" w:rsidR="00CD12C0" w:rsidP="00CD12C0" w:rsidRDefault="00CD12C0">
      <w:pPr>
        <w:jc w:val="both"/>
        <w:rPr>
          <w:bCs/>
          <w:sz w:val="24"/>
          <w:szCs w:val="24"/>
        </w:rPr>
      </w:pPr>
      <w:r w:rsidRPr="003A591A">
        <w:rPr>
          <w:bCs/>
          <w:sz w:val="24"/>
          <w:szCs w:val="24"/>
        </w:rPr>
        <w:t>192)</w:t>
      </w:r>
      <w:r w:rsidRPr="003A591A">
        <w:rPr>
          <w:bCs/>
          <w:sz w:val="24"/>
          <w:szCs w:val="24"/>
        </w:rPr>
        <w:tab/>
        <w:t>INSTI</w:t>
      </w:r>
      <w:r w:rsidRPr="003A591A" w:rsidR="00D0077C">
        <w:rPr>
          <w:bCs/>
          <w:sz w:val="24"/>
          <w:szCs w:val="24"/>
        </w:rPr>
        <w:t>TUT IGH d.d.</w:t>
      </w:r>
      <w:r w:rsidRPr="003A591A">
        <w:rPr>
          <w:bCs/>
          <w:sz w:val="24"/>
          <w:szCs w:val="24"/>
        </w:rPr>
        <w:t>, Janka Rakuše 1 , Zagreb - Odvjetnik Bariša Pavičić</w:t>
      </w:r>
    </w:p>
    <w:p w:rsidRPr="003A591A" w:rsidR="00CD12C0" w:rsidP="00CD12C0" w:rsidRDefault="00CD12C0">
      <w:pPr>
        <w:jc w:val="both"/>
        <w:rPr>
          <w:bCs/>
          <w:sz w:val="24"/>
          <w:szCs w:val="24"/>
        </w:rPr>
      </w:pPr>
      <w:r w:rsidRPr="003A591A">
        <w:rPr>
          <w:bCs/>
          <w:sz w:val="24"/>
          <w:szCs w:val="24"/>
        </w:rPr>
        <w:t>193)</w:t>
      </w:r>
      <w:r w:rsidRPr="003A591A">
        <w:rPr>
          <w:bCs/>
          <w:sz w:val="24"/>
          <w:szCs w:val="24"/>
        </w:rPr>
        <w:tab/>
        <w:t>V.D.M. PROMET d.o.o. za graditeljstvo, Zagorska 22, Zagreb - Filip Došen, odvjetnički vježbenik iz OD Vidmar i partneri</w:t>
      </w:r>
    </w:p>
    <w:p w:rsidRPr="003A591A" w:rsidR="00CD12C0" w:rsidP="00CD12C0" w:rsidRDefault="0043588E">
      <w:pPr>
        <w:jc w:val="both"/>
        <w:rPr>
          <w:bCs/>
          <w:sz w:val="24"/>
          <w:szCs w:val="24"/>
        </w:rPr>
      </w:pPr>
      <w:r w:rsidRPr="003A591A">
        <w:rPr>
          <w:bCs/>
          <w:sz w:val="24"/>
          <w:szCs w:val="24"/>
        </w:rPr>
        <w:t>194)</w:t>
      </w:r>
      <w:r w:rsidRPr="003A591A">
        <w:rPr>
          <w:bCs/>
          <w:sz w:val="24"/>
          <w:szCs w:val="24"/>
        </w:rPr>
        <w:tab/>
        <w:t>ZAGREB-MONTAŽA d.o.o.</w:t>
      </w:r>
      <w:r w:rsidRPr="003A591A" w:rsidR="00CD12C0">
        <w:rPr>
          <w:bCs/>
          <w:sz w:val="24"/>
          <w:szCs w:val="24"/>
        </w:rPr>
        <w:t>,</w:t>
      </w:r>
      <w:r w:rsidR="00972DBC">
        <w:rPr>
          <w:bCs/>
          <w:sz w:val="24"/>
          <w:szCs w:val="24"/>
        </w:rPr>
        <w:t xml:space="preserve"> R.F. Mihanovića 9 - Maja Krulja</w:t>
      </w:r>
      <w:r w:rsidRPr="003A591A" w:rsidR="00CD12C0">
        <w:rPr>
          <w:bCs/>
          <w:sz w:val="24"/>
          <w:szCs w:val="24"/>
        </w:rPr>
        <w:t>c, odvjetnica, punomoć predaje u spis</w:t>
      </w:r>
    </w:p>
    <w:p w:rsidRPr="003A591A" w:rsidR="00CD12C0" w:rsidP="002027CB" w:rsidRDefault="00CD12C0">
      <w:pPr>
        <w:ind w:left="705" w:hanging="705"/>
        <w:jc w:val="both"/>
        <w:rPr>
          <w:bCs/>
          <w:sz w:val="24"/>
          <w:szCs w:val="24"/>
        </w:rPr>
      </w:pPr>
      <w:r w:rsidRPr="003A591A">
        <w:rPr>
          <w:bCs/>
          <w:sz w:val="24"/>
          <w:szCs w:val="24"/>
        </w:rPr>
        <w:t>195)</w:t>
      </w:r>
      <w:r w:rsidRPr="003A591A">
        <w:rPr>
          <w:bCs/>
          <w:sz w:val="24"/>
          <w:szCs w:val="24"/>
        </w:rPr>
        <w:tab/>
        <w:t>ŽELJKO PERHOT, vlasnik obrta AUTOPRIJEVOZNIČKI OBRT, ZEMLJA I RADOVI, TRGOVINA I POLJOPRIVREDA, Haganj 197, Nova Kapela - Odvjetnik Predrag Kralik, punomoć uz prijavu</w:t>
      </w:r>
    </w:p>
    <w:p w:rsidRPr="003A591A" w:rsidR="00CD12C0" w:rsidP="00CD12C0" w:rsidRDefault="00CD12C0">
      <w:pPr>
        <w:jc w:val="both"/>
        <w:rPr>
          <w:bCs/>
          <w:sz w:val="24"/>
          <w:szCs w:val="24"/>
        </w:rPr>
      </w:pPr>
      <w:r w:rsidRPr="003A591A">
        <w:rPr>
          <w:bCs/>
          <w:sz w:val="24"/>
          <w:szCs w:val="24"/>
        </w:rPr>
        <w:t>196)</w:t>
      </w:r>
      <w:r w:rsidRPr="003A591A">
        <w:rPr>
          <w:bCs/>
          <w:sz w:val="24"/>
          <w:szCs w:val="24"/>
        </w:rPr>
        <w:tab/>
        <w:t>KAMEN SIRAČ d.d. , Ilica 251, Zagreb - Odvjetnica Elizabeta Bozanić iz OD Todtling &amp; partneri, punomoć uz prijavu</w:t>
      </w:r>
    </w:p>
    <w:p w:rsidRPr="003A591A" w:rsidR="00CD12C0" w:rsidP="00CD12C0" w:rsidRDefault="005E4C5C">
      <w:pPr>
        <w:jc w:val="both"/>
        <w:rPr>
          <w:bCs/>
          <w:sz w:val="24"/>
          <w:szCs w:val="24"/>
        </w:rPr>
      </w:pPr>
      <w:r w:rsidRPr="003A591A">
        <w:rPr>
          <w:bCs/>
          <w:sz w:val="24"/>
          <w:szCs w:val="24"/>
        </w:rPr>
        <w:t>197)</w:t>
      </w:r>
      <w:r w:rsidRPr="003A591A">
        <w:rPr>
          <w:bCs/>
          <w:sz w:val="24"/>
          <w:szCs w:val="24"/>
        </w:rPr>
        <w:tab/>
        <w:t>FROTIP FINANCE LTD</w:t>
      </w:r>
      <w:r w:rsidRPr="003A591A" w:rsidR="00CD12C0">
        <w:rPr>
          <w:bCs/>
          <w:sz w:val="24"/>
          <w:szCs w:val="24"/>
        </w:rPr>
        <w:t>, Cipar, 3107 Limassol - Odvjetnik Bariša Pavičić</w:t>
      </w:r>
    </w:p>
    <w:p w:rsidRPr="003A591A" w:rsidR="00CD12C0" w:rsidP="00CD12C0" w:rsidRDefault="00D2084F">
      <w:pPr>
        <w:jc w:val="both"/>
        <w:rPr>
          <w:bCs/>
          <w:sz w:val="24"/>
          <w:szCs w:val="24"/>
        </w:rPr>
      </w:pPr>
      <w:r w:rsidRPr="003A591A">
        <w:rPr>
          <w:bCs/>
          <w:sz w:val="24"/>
          <w:szCs w:val="24"/>
        </w:rPr>
        <w:t>198)</w:t>
      </w:r>
      <w:r w:rsidRPr="003A591A">
        <w:rPr>
          <w:bCs/>
          <w:sz w:val="24"/>
          <w:szCs w:val="24"/>
        </w:rPr>
        <w:tab/>
        <w:t>Rudar d.o.o.</w:t>
      </w:r>
      <w:r w:rsidRPr="003A591A" w:rsidR="00CD12C0">
        <w:rPr>
          <w:bCs/>
          <w:sz w:val="24"/>
          <w:szCs w:val="24"/>
        </w:rPr>
        <w:t>, Tounj 17, Tounj - Dragan Ergarac, odvjetnik</w:t>
      </w:r>
    </w:p>
    <w:p w:rsidRPr="003A591A" w:rsidR="00CD12C0" w:rsidP="00CD12C0" w:rsidRDefault="00CD12C0">
      <w:pPr>
        <w:jc w:val="both"/>
        <w:rPr>
          <w:bCs/>
          <w:sz w:val="24"/>
          <w:szCs w:val="24"/>
        </w:rPr>
      </w:pPr>
      <w:r w:rsidRPr="003A591A">
        <w:rPr>
          <w:bCs/>
          <w:sz w:val="24"/>
          <w:szCs w:val="24"/>
        </w:rPr>
        <w:t>199)</w:t>
      </w:r>
      <w:r w:rsidRPr="003A591A">
        <w:rPr>
          <w:bCs/>
          <w:sz w:val="24"/>
          <w:szCs w:val="24"/>
        </w:rPr>
        <w:tab/>
        <w:t>PRIVREDNA BANKA ZAGREB d.d. , Radnička cesta 50, Zagreb - Odvjetnica Nikolina Fistrić Štefok iz OD Suić i Škunca</w:t>
      </w:r>
    </w:p>
    <w:p w:rsidRPr="003A591A" w:rsidR="00CD12C0" w:rsidP="00CD12C0" w:rsidRDefault="00CD12C0">
      <w:pPr>
        <w:jc w:val="both"/>
        <w:rPr>
          <w:bCs/>
          <w:sz w:val="24"/>
          <w:szCs w:val="24"/>
        </w:rPr>
      </w:pPr>
      <w:r w:rsidRPr="003A591A">
        <w:rPr>
          <w:bCs/>
          <w:sz w:val="24"/>
          <w:szCs w:val="24"/>
        </w:rPr>
        <w:t>200)</w:t>
      </w:r>
      <w:r w:rsidRPr="003A591A">
        <w:rPr>
          <w:bCs/>
          <w:sz w:val="24"/>
          <w:szCs w:val="24"/>
        </w:rPr>
        <w:tab/>
        <w:t>USTANOVA ZA ZDRAVSTVENU SKRB MEDIKOL, Dragutina Mandla 7, Zagreb - Mirjana Mikulčić, punomoć po zaposlenju</w:t>
      </w:r>
    </w:p>
    <w:p w:rsidRPr="003A591A" w:rsidR="00CD12C0" w:rsidP="00CD12C0" w:rsidRDefault="00CD12C0">
      <w:pPr>
        <w:jc w:val="both"/>
        <w:rPr>
          <w:bCs/>
          <w:sz w:val="24"/>
          <w:szCs w:val="24"/>
        </w:rPr>
      </w:pPr>
      <w:r w:rsidRPr="003A591A">
        <w:rPr>
          <w:bCs/>
          <w:sz w:val="24"/>
          <w:szCs w:val="24"/>
        </w:rPr>
        <w:t>201)</w:t>
      </w:r>
      <w:r w:rsidRPr="003A591A">
        <w:rPr>
          <w:bCs/>
          <w:sz w:val="24"/>
          <w:szCs w:val="24"/>
        </w:rPr>
        <w:tab/>
        <w:t>CENTAR ISTOK d.o.o. Zagreb Savska cesta 58 (CROATIADOM d.o.o.) - Davo</w:t>
      </w:r>
      <w:r w:rsidRPr="003A591A" w:rsidR="006B60B5">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202)</w:t>
      </w:r>
      <w:r w:rsidRPr="003A591A">
        <w:rPr>
          <w:bCs/>
          <w:sz w:val="24"/>
          <w:szCs w:val="24"/>
        </w:rPr>
        <w:tab/>
        <w:t>HŽ PUTNIČKI PRIJEVOZ d.o.o. , Strojarska cesta 11, Zagreb - Vanja Milovac, odvjetnik iz OD Smolčić i partneri</w:t>
      </w:r>
    </w:p>
    <w:p w:rsidRPr="003A591A" w:rsidR="00CD12C0" w:rsidP="00CD12C0" w:rsidRDefault="00CD12C0">
      <w:pPr>
        <w:jc w:val="both"/>
        <w:rPr>
          <w:bCs/>
          <w:sz w:val="24"/>
          <w:szCs w:val="24"/>
        </w:rPr>
      </w:pPr>
      <w:r w:rsidRPr="003A591A">
        <w:rPr>
          <w:bCs/>
          <w:sz w:val="24"/>
          <w:szCs w:val="24"/>
        </w:rPr>
        <w:t>203)</w:t>
      </w:r>
      <w:r w:rsidRPr="003A591A">
        <w:rPr>
          <w:bCs/>
          <w:sz w:val="24"/>
          <w:szCs w:val="24"/>
        </w:rPr>
        <w:tab/>
        <w:t>PRODUKT d.o.o. , Vrbanićeva 50, Zagreb - Davo</w:t>
      </w:r>
      <w:r w:rsidRPr="003A591A" w:rsidR="00AB2993">
        <w:rPr>
          <w:bCs/>
          <w:sz w:val="24"/>
          <w:szCs w:val="24"/>
        </w:rPr>
        <w:t>r Markeš, odvjetnik iz OD Župi</w:t>
      </w:r>
      <w:r w:rsidRPr="003A591A">
        <w:rPr>
          <w:bCs/>
          <w:sz w:val="24"/>
          <w:szCs w:val="24"/>
        </w:rPr>
        <w:t>ć i partneri</w:t>
      </w:r>
    </w:p>
    <w:p w:rsidRPr="003A591A" w:rsidR="00CD12C0" w:rsidP="002027CB" w:rsidRDefault="00CD12C0">
      <w:pPr>
        <w:ind w:left="705" w:hanging="705"/>
        <w:jc w:val="both"/>
        <w:rPr>
          <w:bCs/>
          <w:sz w:val="24"/>
          <w:szCs w:val="24"/>
        </w:rPr>
      </w:pPr>
      <w:r w:rsidRPr="003A591A">
        <w:rPr>
          <w:bCs/>
          <w:sz w:val="24"/>
          <w:szCs w:val="24"/>
        </w:rPr>
        <w:t>204)</w:t>
      </w:r>
      <w:r w:rsidRPr="003A591A">
        <w:rPr>
          <w:bCs/>
          <w:sz w:val="24"/>
          <w:szCs w:val="24"/>
        </w:rPr>
        <w:tab/>
        <w:t>KOTONTEKS d.o.o., Josipa Pupačića 3, Varaždin - Tea Gatternig, odvjetnica, punomoć uz prijavu tražbina (izvršen uvid u prijavu tražbine)</w:t>
      </w:r>
    </w:p>
    <w:p w:rsidRPr="003A591A" w:rsidR="00CD12C0" w:rsidP="00CD12C0" w:rsidRDefault="00CD12C0">
      <w:pPr>
        <w:jc w:val="both"/>
        <w:rPr>
          <w:bCs/>
          <w:sz w:val="24"/>
          <w:szCs w:val="24"/>
        </w:rPr>
      </w:pPr>
      <w:r w:rsidRPr="003A591A">
        <w:rPr>
          <w:bCs/>
          <w:sz w:val="24"/>
          <w:szCs w:val="24"/>
        </w:rPr>
        <w:t>205)</w:t>
      </w:r>
      <w:r w:rsidRPr="003A591A">
        <w:rPr>
          <w:bCs/>
          <w:sz w:val="24"/>
          <w:szCs w:val="24"/>
        </w:rPr>
        <w:tab/>
        <w:t>Amiblu Austria GmbH, Republika Austrija, 9020 Klagenfurt am Worthersee - Marina Bošnjak, odvjetnica, punomoć uz prijavu tražbina</w:t>
      </w:r>
    </w:p>
    <w:p w:rsidRPr="003A591A" w:rsidR="00CD12C0" w:rsidP="00CD12C0" w:rsidRDefault="00CD12C0">
      <w:pPr>
        <w:jc w:val="both"/>
        <w:rPr>
          <w:bCs/>
          <w:sz w:val="24"/>
          <w:szCs w:val="24"/>
        </w:rPr>
      </w:pPr>
      <w:r w:rsidRPr="003A591A">
        <w:rPr>
          <w:bCs/>
          <w:sz w:val="24"/>
          <w:szCs w:val="24"/>
        </w:rPr>
        <w:t>206)</w:t>
      </w:r>
      <w:r w:rsidRPr="003A591A">
        <w:rPr>
          <w:bCs/>
          <w:sz w:val="24"/>
          <w:szCs w:val="24"/>
        </w:rPr>
        <w:tab/>
        <w:t>Avenue Mehanizacija d.o.o., Janka Rakuše 1, Zagreb - Odvjetnik Bariša Pavičić</w:t>
      </w:r>
    </w:p>
    <w:p w:rsidRPr="003A591A" w:rsidR="00CD12C0" w:rsidP="00CD12C0" w:rsidRDefault="00CD12C0">
      <w:pPr>
        <w:jc w:val="both"/>
        <w:rPr>
          <w:bCs/>
          <w:sz w:val="24"/>
          <w:szCs w:val="24"/>
        </w:rPr>
      </w:pPr>
      <w:r w:rsidRPr="003A591A">
        <w:rPr>
          <w:bCs/>
          <w:sz w:val="24"/>
          <w:szCs w:val="24"/>
        </w:rPr>
        <w:t>207)</w:t>
      </w:r>
      <w:r w:rsidRPr="003A591A">
        <w:rPr>
          <w:bCs/>
          <w:sz w:val="24"/>
          <w:szCs w:val="24"/>
        </w:rPr>
        <w:tab/>
        <w:t>ODVJETNIK BARIŠA PAVIČIĆ, Petra i Tome Erdody 12, Zagreb - osobno</w:t>
      </w:r>
    </w:p>
    <w:p w:rsidRPr="003A591A" w:rsidR="00CD12C0" w:rsidP="00CD12C0" w:rsidRDefault="00CD12C0">
      <w:pPr>
        <w:jc w:val="both"/>
        <w:rPr>
          <w:bCs/>
          <w:sz w:val="24"/>
          <w:szCs w:val="24"/>
        </w:rPr>
      </w:pPr>
      <w:r w:rsidRPr="003A591A">
        <w:rPr>
          <w:bCs/>
          <w:sz w:val="24"/>
          <w:szCs w:val="24"/>
        </w:rPr>
        <w:t>208)</w:t>
      </w:r>
      <w:r w:rsidRPr="003A591A">
        <w:rPr>
          <w:bCs/>
          <w:sz w:val="24"/>
          <w:szCs w:val="24"/>
        </w:rPr>
        <w:tab/>
        <w:t>FEDOR KISLOV, Zagreb, Bednjanska 10 - Odvjetnik Bariša Pavičić</w:t>
      </w:r>
    </w:p>
    <w:p w:rsidRPr="003A591A" w:rsidR="00CD12C0" w:rsidP="00CD12C0" w:rsidRDefault="00CD12C0">
      <w:pPr>
        <w:jc w:val="both"/>
        <w:rPr>
          <w:bCs/>
          <w:sz w:val="24"/>
          <w:szCs w:val="24"/>
        </w:rPr>
      </w:pPr>
      <w:r w:rsidRPr="003A591A">
        <w:rPr>
          <w:bCs/>
          <w:sz w:val="24"/>
          <w:szCs w:val="24"/>
        </w:rPr>
        <w:t>209)</w:t>
      </w:r>
      <w:r w:rsidRPr="003A591A">
        <w:rPr>
          <w:bCs/>
          <w:sz w:val="24"/>
          <w:szCs w:val="24"/>
        </w:rPr>
        <w:tab/>
        <w:t>ĆORIĆ BLAŠKO, Čazma, Bosiljevo 58 - Nikola Klaić, odvjetnik</w:t>
      </w:r>
    </w:p>
    <w:p w:rsidRPr="003A591A" w:rsidR="00CD12C0" w:rsidP="00CD12C0" w:rsidRDefault="00CD12C0">
      <w:pPr>
        <w:jc w:val="both"/>
        <w:rPr>
          <w:bCs/>
          <w:sz w:val="24"/>
          <w:szCs w:val="24"/>
        </w:rPr>
      </w:pPr>
      <w:r w:rsidRPr="003A591A">
        <w:rPr>
          <w:bCs/>
          <w:sz w:val="24"/>
          <w:szCs w:val="24"/>
        </w:rPr>
        <w:t>210)</w:t>
      </w:r>
      <w:r w:rsidRPr="003A591A">
        <w:rPr>
          <w:bCs/>
          <w:sz w:val="24"/>
          <w:szCs w:val="24"/>
        </w:rPr>
        <w:tab/>
        <w:t>BLAŽEVIĆ JOZO, Ivanić Grad, Caginečka 13 - Nikola Klaić, odvjetnik</w:t>
      </w:r>
    </w:p>
    <w:p w:rsidRPr="003A591A" w:rsidR="00CD12C0" w:rsidP="00CD12C0" w:rsidRDefault="00CD12C0">
      <w:pPr>
        <w:jc w:val="both"/>
        <w:rPr>
          <w:bCs/>
          <w:sz w:val="24"/>
          <w:szCs w:val="24"/>
        </w:rPr>
      </w:pPr>
      <w:r w:rsidRPr="003A591A">
        <w:rPr>
          <w:bCs/>
          <w:sz w:val="24"/>
          <w:szCs w:val="24"/>
        </w:rPr>
        <w:t>211)</w:t>
      </w:r>
      <w:r w:rsidRPr="003A591A">
        <w:rPr>
          <w:bCs/>
          <w:sz w:val="24"/>
          <w:szCs w:val="24"/>
        </w:rPr>
        <w:tab/>
        <w:t>FILIPOVIĆ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212)</w:t>
      </w:r>
      <w:r w:rsidRPr="003A591A">
        <w:rPr>
          <w:bCs/>
          <w:sz w:val="24"/>
          <w:szCs w:val="24"/>
        </w:rPr>
        <w:tab/>
        <w:t>ATALIĆ IVAN - osobno</w:t>
      </w:r>
    </w:p>
    <w:p w:rsidRPr="003A591A" w:rsidR="00CD12C0" w:rsidP="00CD12C0" w:rsidRDefault="00CD12C0">
      <w:pPr>
        <w:jc w:val="both"/>
        <w:rPr>
          <w:bCs/>
          <w:sz w:val="24"/>
          <w:szCs w:val="24"/>
        </w:rPr>
      </w:pPr>
      <w:r w:rsidRPr="003A591A">
        <w:rPr>
          <w:bCs/>
          <w:sz w:val="24"/>
          <w:szCs w:val="24"/>
        </w:rPr>
        <w:t>213)</w:t>
      </w:r>
      <w:r w:rsidRPr="003A591A">
        <w:rPr>
          <w:bCs/>
          <w:sz w:val="24"/>
          <w:szCs w:val="24"/>
        </w:rPr>
        <w:tab/>
        <w:t>OBAD DANIJEL - Gordana Palajsa</w:t>
      </w:r>
    </w:p>
    <w:p w:rsidRPr="003A591A" w:rsidR="00CD12C0" w:rsidP="00CD12C0" w:rsidRDefault="00CD12C0">
      <w:pPr>
        <w:jc w:val="both"/>
        <w:rPr>
          <w:bCs/>
          <w:sz w:val="24"/>
          <w:szCs w:val="24"/>
        </w:rPr>
      </w:pPr>
      <w:r w:rsidRPr="003A591A">
        <w:rPr>
          <w:bCs/>
          <w:sz w:val="24"/>
          <w:szCs w:val="24"/>
        </w:rPr>
        <w:t>214)</w:t>
      </w:r>
      <w:r w:rsidRPr="003A591A">
        <w:rPr>
          <w:bCs/>
          <w:sz w:val="24"/>
          <w:szCs w:val="24"/>
        </w:rPr>
        <w:tab/>
        <w:t>NEUWIRTH TIBOR - Gordana Palajsa</w:t>
      </w:r>
    </w:p>
    <w:p w:rsidRPr="003A591A" w:rsidR="00CD12C0" w:rsidP="00CD12C0" w:rsidRDefault="00CD12C0">
      <w:pPr>
        <w:jc w:val="both"/>
        <w:rPr>
          <w:bCs/>
          <w:sz w:val="24"/>
          <w:szCs w:val="24"/>
        </w:rPr>
      </w:pPr>
      <w:r w:rsidRPr="003A591A">
        <w:rPr>
          <w:bCs/>
          <w:sz w:val="24"/>
          <w:szCs w:val="24"/>
        </w:rPr>
        <w:t>215)</w:t>
      </w:r>
      <w:r w:rsidRPr="003A591A">
        <w:rPr>
          <w:bCs/>
          <w:sz w:val="24"/>
          <w:szCs w:val="24"/>
        </w:rPr>
        <w:tab/>
        <w:t>BRTAN ILIJA - Gordana Palajsa</w:t>
      </w:r>
    </w:p>
    <w:p w:rsidRPr="003A591A" w:rsidR="00CD12C0" w:rsidP="00CD12C0" w:rsidRDefault="00CD12C0">
      <w:pPr>
        <w:jc w:val="both"/>
        <w:rPr>
          <w:bCs/>
          <w:sz w:val="24"/>
          <w:szCs w:val="24"/>
        </w:rPr>
      </w:pPr>
      <w:r w:rsidRPr="003A591A">
        <w:rPr>
          <w:bCs/>
          <w:sz w:val="24"/>
          <w:szCs w:val="24"/>
        </w:rPr>
        <w:t>216)</w:t>
      </w:r>
      <w:r w:rsidRPr="003A591A">
        <w:rPr>
          <w:bCs/>
          <w:sz w:val="24"/>
          <w:szCs w:val="24"/>
        </w:rPr>
        <w:tab/>
        <w:t>MIRKOVIĆ IVICA - Davo</w:t>
      </w:r>
      <w:r w:rsidRPr="003A591A" w:rsidR="006E159C">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lastRenderedPageBreak/>
        <w:t>217)</w:t>
      </w:r>
      <w:r w:rsidRPr="003A591A">
        <w:rPr>
          <w:bCs/>
          <w:sz w:val="24"/>
          <w:szCs w:val="24"/>
        </w:rPr>
        <w:tab/>
        <w:t>IDŽAN LJUBA - Gordana Palajsa</w:t>
      </w:r>
    </w:p>
    <w:p w:rsidRPr="003A591A" w:rsidR="00CD12C0" w:rsidP="00CD12C0" w:rsidRDefault="00CD12C0">
      <w:pPr>
        <w:jc w:val="both"/>
        <w:rPr>
          <w:bCs/>
          <w:sz w:val="24"/>
          <w:szCs w:val="24"/>
        </w:rPr>
      </w:pPr>
      <w:r w:rsidRPr="003A591A">
        <w:rPr>
          <w:bCs/>
          <w:sz w:val="24"/>
          <w:szCs w:val="24"/>
        </w:rPr>
        <w:t>218)</w:t>
      </w:r>
      <w:r w:rsidRPr="003A591A">
        <w:rPr>
          <w:bCs/>
          <w:sz w:val="24"/>
          <w:szCs w:val="24"/>
        </w:rPr>
        <w:tab/>
        <w:t>BUSAK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219)</w:t>
      </w:r>
      <w:r w:rsidRPr="003A591A">
        <w:rPr>
          <w:bCs/>
          <w:sz w:val="24"/>
          <w:szCs w:val="24"/>
        </w:rPr>
        <w:tab/>
        <w:t>PETEK RAJKO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220)</w:t>
      </w:r>
      <w:r w:rsidRPr="003A591A">
        <w:rPr>
          <w:bCs/>
          <w:sz w:val="24"/>
          <w:szCs w:val="24"/>
        </w:rPr>
        <w:tab/>
        <w:t>KOS GRABAR VLADIMIR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221)</w:t>
      </w:r>
      <w:r w:rsidRPr="003A591A">
        <w:rPr>
          <w:bCs/>
          <w:sz w:val="24"/>
          <w:szCs w:val="24"/>
        </w:rPr>
        <w:tab/>
        <w:t>LOVRIĆ LJUBINKO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222)</w:t>
      </w:r>
      <w:r w:rsidRPr="003A591A">
        <w:rPr>
          <w:bCs/>
          <w:sz w:val="24"/>
          <w:szCs w:val="24"/>
        </w:rPr>
        <w:tab/>
        <w:t>KOBER DAVOR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223)</w:t>
      </w:r>
      <w:r w:rsidRPr="003A591A">
        <w:rPr>
          <w:bCs/>
          <w:sz w:val="24"/>
          <w:szCs w:val="24"/>
        </w:rPr>
        <w:tab/>
        <w:t>KONIGSKNECHT VESNA - Gordana Palajsa</w:t>
      </w:r>
    </w:p>
    <w:p w:rsidRPr="003A591A" w:rsidR="00CD12C0" w:rsidP="00CD12C0" w:rsidRDefault="00CD12C0">
      <w:pPr>
        <w:jc w:val="both"/>
        <w:rPr>
          <w:bCs/>
          <w:sz w:val="24"/>
          <w:szCs w:val="24"/>
        </w:rPr>
      </w:pPr>
      <w:r w:rsidRPr="003A591A">
        <w:rPr>
          <w:bCs/>
          <w:sz w:val="24"/>
          <w:szCs w:val="24"/>
        </w:rPr>
        <w:t>224)</w:t>
      </w:r>
      <w:r w:rsidRPr="003A591A">
        <w:rPr>
          <w:bCs/>
          <w:sz w:val="24"/>
          <w:szCs w:val="24"/>
        </w:rPr>
        <w:tab/>
        <w:t>KATIĆ ŽELJKO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225)</w:t>
      </w:r>
      <w:r w:rsidRPr="003A591A">
        <w:rPr>
          <w:bCs/>
          <w:sz w:val="24"/>
          <w:szCs w:val="24"/>
        </w:rPr>
        <w:tab/>
        <w:t>LUKAČEVIĆ IVICA - Ivana Sury, odvjetnica u zamjenu za odvjetnika Alena Blagajca</w:t>
      </w:r>
    </w:p>
    <w:p w:rsidRPr="003A591A" w:rsidR="00CD12C0" w:rsidP="00CD12C0" w:rsidRDefault="00CD12C0">
      <w:pPr>
        <w:jc w:val="both"/>
        <w:rPr>
          <w:bCs/>
          <w:sz w:val="24"/>
          <w:szCs w:val="24"/>
        </w:rPr>
      </w:pPr>
      <w:r w:rsidRPr="003A591A">
        <w:rPr>
          <w:bCs/>
          <w:sz w:val="24"/>
          <w:szCs w:val="24"/>
        </w:rPr>
        <w:t>226)</w:t>
      </w:r>
      <w:r w:rsidRPr="003A591A">
        <w:rPr>
          <w:bCs/>
          <w:sz w:val="24"/>
          <w:szCs w:val="24"/>
        </w:rPr>
        <w:tab/>
        <w:t>HRGOTA FRANO - Ivana Sury, odvjetnica u zamjenu za odvjetnika Alena Blagajca</w:t>
      </w:r>
    </w:p>
    <w:p w:rsidRPr="003A591A" w:rsidR="00CD12C0" w:rsidP="00CD12C0" w:rsidRDefault="00CD12C0">
      <w:pPr>
        <w:jc w:val="both"/>
        <w:rPr>
          <w:bCs/>
          <w:sz w:val="24"/>
          <w:szCs w:val="24"/>
        </w:rPr>
      </w:pPr>
      <w:r w:rsidRPr="003A591A">
        <w:rPr>
          <w:bCs/>
          <w:sz w:val="24"/>
          <w:szCs w:val="24"/>
        </w:rPr>
        <w:t>227)</w:t>
      </w:r>
      <w:r w:rsidRPr="003A591A">
        <w:rPr>
          <w:bCs/>
          <w:sz w:val="24"/>
          <w:szCs w:val="24"/>
        </w:rPr>
        <w:tab/>
        <w:t>RAMIĆ BOROJEVIĆ MIRELA - Ivana Sury, odvjetnica</w:t>
      </w:r>
    </w:p>
    <w:p w:rsidRPr="003A591A" w:rsidR="00CD12C0" w:rsidP="00CD12C0" w:rsidRDefault="00CD12C0">
      <w:pPr>
        <w:jc w:val="both"/>
        <w:rPr>
          <w:bCs/>
          <w:sz w:val="24"/>
          <w:szCs w:val="24"/>
        </w:rPr>
      </w:pPr>
      <w:r w:rsidRPr="003A591A">
        <w:rPr>
          <w:bCs/>
          <w:sz w:val="24"/>
          <w:szCs w:val="24"/>
        </w:rPr>
        <w:t>228)</w:t>
      </w:r>
      <w:r w:rsidRPr="003A591A">
        <w:rPr>
          <w:bCs/>
          <w:sz w:val="24"/>
          <w:szCs w:val="24"/>
        </w:rPr>
        <w:tab/>
        <w:t>ŠANTEK BISERKA - Ivana Sury, odvjetnica</w:t>
      </w:r>
    </w:p>
    <w:p w:rsidRPr="003A591A" w:rsidR="00CD12C0" w:rsidP="00CD12C0" w:rsidRDefault="00CD12C0">
      <w:pPr>
        <w:jc w:val="both"/>
        <w:rPr>
          <w:bCs/>
          <w:sz w:val="24"/>
          <w:szCs w:val="24"/>
        </w:rPr>
      </w:pPr>
      <w:r w:rsidRPr="003A591A">
        <w:rPr>
          <w:bCs/>
          <w:sz w:val="24"/>
          <w:szCs w:val="24"/>
        </w:rPr>
        <w:t>229)</w:t>
      </w:r>
      <w:r w:rsidRPr="003A591A">
        <w:rPr>
          <w:bCs/>
          <w:sz w:val="24"/>
          <w:szCs w:val="24"/>
        </w:rPr>
        <w:tab/>
        <w:t>MATIĆ GORANA - Davo</w:t>
      </w:r>
      <w:r w:rsidRPr="003A591A" w:rsidR="00837BA7">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230)</w:t>
      </w:r>
      <w:r w:rsidRPr="003A591A">
        <w:rPr>
          <w:bCs/>
          <w:sz w:val="24"/>
          <w:szCs w:val="24"/>
        </w:rPr>
        <w:tab/>
        <w:t>PEĆARIĆ FRANE - Ivana Sury, odvjetnica u zamjenu za odvjetnika Alena Blagajca</w:t>
      </w:r>
    </w:p>
    <w:p w:rsidRPr="003A591A" w:rsidR="00CD12C0" w:rsidP="00CD12C0" w:rsidRDefault="00CD12C0">
      <w:pPr>
        <w:jc w:val="both"/>
        <w:rPr>
          <w:bCs/>
          <w:sz w:val="24"/>
          <w:szCs w:val="24"/>
        </w:rPr>
      </w:pPr>
      <w:r w:rsidRPr="003A591A">
        <w:rPr>
          <w:bCs/>
          <w:sz w:val="24"/>
          <w:szCs w:val="24"/>
        </w:rPr>
        <w:t>231)</w:t>
      </w:r>
      <w:r w:rsidRPr="003A591A">
        <w:rPr>
          <w:bCs/>
          <w:sz w:val="24"/>
          <w:szCs w:val="24"/>
        </w:rPr>
        <w:tab/>
        <w:t>SUČIĆ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232)</w:t>
      </w:r>
      <w:r w:rsidRPr="003A591A">
        <w:rPr>
          <w:bCs/>
          <w:sz w:val="24"/>
          <w:szCs w:val="24"/>
        </w:rPr>
        <w:tab/>
        <w:t>ĆOSIĆ BRANKO - osobno</w:t>
      </w:r>
    </w:p>
    <w:p w:rsidRPr="003A591A" w:rsidR="00CD12C0" w:rsidP="00CD12C0" w:rsidRDefault="00CD12C0">
      <w:pPr>
        <w:jc w:val="both"/>
        <w:rPr>
          <w:bCs/>
          <w:sz w:val="24"/>
          <w:szCs w:val="24"/>
        </w:rPr>
      </w:pPr>
      <w:r w:rsidRPr="003A591A">
        <w:rPr>
          <w:bCs/>
          <w:sz w:val="24"/>
          <w:szCs w:val="24"/>
        </w:rPr>
        <w:t>233)</w:t>
      </w:r>
      <w:r w:rsidRPr="003A591A">
        <w:rPr>
          <w:bCs/>
          <w:sz w:val="24"/>
          <w:szCs w:val="24"/>
        </w:rPr>
        <w:tab/>
        <w:t>DUGANDŽIJA NEDJELJKO - Ivana Sury, odvjetnica u zamjenu za odvjetnika Alena Blagajca</w:t>
      </w:r>
    </w:p>
    <w:p w:rsidRPr="003A591A" w:rsidR="00CD12C0" w:rsidP="00CD12C0" w:rsidRDefault="00CD12C0">
      <w:pPr>
        <w:jc w:val="both"/>
        <w:rPr>
          <w:bCs/>
          <w:sz w:val="24"/>
          <w:szCs w:val="24"/>
        </w:rPr>
      </w:pPr>
      <w:r w:rsidRPr="003A591A">
        <w:rPr>
          <w:bCs/>
          <w:sz w:val="24"/>
          <w:szCs w:val="24"/>
        </w:rPr>
        <w:t>234)</w:t>
      </w:r>
      <w:r w:rsidRPr="003A591A">
        <w:rPr>
          <w:bCs/>
          <w:sz w:val="24"/>
          <w:szCs w:val="24"/>
        </w:rPr>
        <w:tab/>
        <w:t>VIDAKOVIĆ DRAGO - Davor Markeš,</w:t>
      </w:r>
      <w:r w:rsidRPr="003A591A" w:rsidR="0046233B">
        <w:rPr>
          <w:bCs/>
          <w:sz w:val="24"/>
          <w:szCs w:val="24"/>
        </w:rPr>
        <w:t xml:space="preserve">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235)</w:t>
      </w:r>
      <w:r w:rsidRPr="003A591A">
        <w:rPr>
          <w:bCs/>
          <w:sz w:val="24"/>
          <w:szCs w:val="24"/>
        </w:rPr>
        <w:tab/>
        <w:t>MIRKOVIĆ ŽELJKO - Davo</w:t>
      </w:r>
      <w:r w:rsidRPr="003A591A" w:rsidR="0046233B">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236)</w:t>
      </w:r>
      <w:r w:rsidRPr="003A591A">
        <w:rPr>
          <w:bCs/>
          <w:sz w:val="24"/>
          <w:szCs w:val="24"/>
        </w:rPr>
        <w:tab/>
        <w:t>REJC TOMISLAV - Davo</w:t>
      </w:r>
      <w:r w:rsidRPr="003A591A" w:rsidR="00CF5573">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237)</w:t>
      </w:r>
      <w:r w:rsidRPr="003A591A">
        <w:rPr>
          <w:bCs/>
          <w:sz w:val="24"/>
          <w:szCs w:val="24"/>
        </w:rPr>
        <w:tab/>
        <w:t>PEZO IVAN - Gordana Palajsa</w:t>
      </w:r>
    </w:p>
    <w:p w:rsidRPr="003A591A" w:rsidR="00CD12C0" w:rsidP="00CD12C0" w:rsidRDefault="00CD12C0">
      <w:pPr>
        <w:jc w:val="both"/>
        <w:rPr>
          <w:bCs/>
          <w:sz w:val="24"/>
          <w:szCs w:val="24"/>
        </w:rPr>
      </w:pPr>
      <w:r w:rsidRPr="003A591A">
        <w:rPr>
          <w:bCs/>
          <w:sz w:val="24"/>
          <w:szCs w:val="24"/>
        </w:rPr>
        <w:t>238)</w:t>
      </w:r>
      <w:r w:rsidRPr="003A591A">
        <w:rPr>
          <w:bCs/>
          <w:sz w:val="24"/>
          <w:szCs w:val="24"/>
        </w:rPr>
        <w:tab/>
        <w:t xml:space="preserve">GRGIĆ MARIJAN - Davor Markeš, odvjetnik </w:t>
      </w:r>
      <w:r w:rsidRPr="003A591A" w:rsidR="00CF5573">
        <w:rPr>
          <w:bCs/>
          <w:sz w:val="24"/>
          <w:szCs w:val="24"/>
        </w:rPr>
        <w:t>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239)</w:t>
      </w:r>
      <w:r w:rsidRPr="003A591A">
        <w:rPr>
          <w:bCs/>
          <w:sz w:val="24"/>
          <w:szCs w:val="24"/>
        </w:rPr>
        <w:tab/>
        <w:t>ŠUBARIĆ IGOR - Davo</w:t>
      </w:r>
      <w:r w:rsidRPr="003A591A" w:rsidR="00D62E94">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240)</w:t>
      </w:r>
      <w:r w:rsidRPr="003A591A">
        <w:rPr>
          <w:bCs/>
          <w:sz w:val="24"/>
          <w:szCs w:val="24"/>
        </w:rPr>
        <w:tab/>
        <w:t>NIMAC MIROSLAV - Davo</w:t>
      </w:r>
      <w:r w:rsidRPr="003A591A" w:rsidR="00D62E94">
        <w:rPr>
          <w:bCs/>
          <w:sz w:val="24"/>
          <w:szCs w:val="24"/>
        </w:rPr>
        <w:t>r Markeš, odvjetnik iz OD Župi</w:t>
      </w:r>
      <w:r w:rsidRPr="003A591A">
        <w:rPr>
          <w:bCs/>
          <w:sz w:val="24"/>
          <w:szCs w:val="24"/>
        </w:rPr>
        <w:t>ć i partneri</w:t>
      </w:r>
    </w:p>
    <w:p w:rsidRPr="003A591A" w:rsidR="00CD12C0" w:rsidP="00CD12C0" w:rsidRDefault="00CD12C0">
      <w:pPr>
        <w:jc w:val="both"/>
        <w:rPr>
          <w:bCs/>
          <w:sz w:val="24"/>
          <w:szCs w:val="24"/>
        </w:rPr>
      </w:pPr>
      <w:r w:rsidRPr="003A591A">
        <w:rPr>
          <w:bCs/>
          <w:sz w:val="24"/>
          <w:szCs w:val="24"/>
        </w:rPr>
        <w:t>241)</w:t>
      </w:r>
      <w:r w:rsidRPr="003A591A">
        <w:rPr>
          <w:bCs/>
          <w:sz w:val="24"/>
          <w:szCs w:val="24"/>
        </w:rPr>
        <w:tab/>
        <w:t>SCHNEIDER SANJA - Gordana Palajsa</w:t>
      </w:r>
    </w:p>
    <w:p w:rsidRPr="003A591A" w:rsidR="00CD12C0" w:rsidP="00CD12C0" w:rsidRDefault="00CD12C0">
      <w:pPr>
        <w:jc w:val="both"/>
        <w:rPr>
          <w:bCs/>
          <w:sz w:val="24"/>
          <w:szCs w:val="24"/>
        </w:rPr>
      </w:pPr>
      <w:r w:rsidRPr="003A591A">
        <w:rPr>
          <w:bCs/>
          <w:sz w:val="24"/>
          <w:szCs w:val="24"/>
        </w:rPr>
        <w:t>242)</w:t>
      </w:r>
      <w:r w:rsidRPr="003A591A">
        <w:rPr>
          <w:bCs/>
          <w:sz w:val="24"/>
          <w:szCs w:val="24"/>
        </w:rPr>
        <w:tab/>
        <w:t>TOTIĆ BRANKO - Ana Marija Foffić, vježbenica iz OD Orehovec i partneri</w:t>
      </w:r>
    </w:p>
    <w:p w:rsidRPr="003A591A" w:rsidR="00CD12C0" w:rsidP="00CD12C0" w:rsidRDefault="00CD12C0">
      <w:pPr>
        <w:jc w:val="both"/>
        <w:rPr>
          <w:bCs/>
          <w:sz w:val="24"/>
          <w:szCs w:val="24"/>
        </w:rPr>
      </w:pPr>
      <w:r w:rsidRPr="003A591A">
        <w:rPr>
          <w:bCs/>
          <w:sz w:val="24"/>
          <w:szCs w:val="24"/>
        </w:rPr>
        <w:t>243)</w:t>
      </w:r>
      <w:r w:rsidRPr="003A591A">
        <w:rPr>
          <w:bCs/>
          <w:sz w:val="24"/>
          <w:szCs w:val="24"/>
        </w:rPr>
        <w:tab/>
        <w:t>PAVIĆ MILAN - Gordana Palajsa</w:t>
      </w:r>
    </w:p>
    <w:p w:rsidRPr="003A591A" w:rsidR="00CD12C0" w:rsidP="00CD12C0" w:rsidRDefault="00CD12C0">
      <w:pPr>
        <w:jc w:val="both"/>
        <w:rPr>
          <w:bCs/>
          <w:sz w:val="24"/>
          <w:szCs w:val="24"/>
        </w:rPr>
      </w:pPr>
      <w:r w:rsidRPr="003A591A">
        <w:rPr>
          <w:bCs/>
          <w:sz w:val="24"/>
          <w:szCs w:val="24"/>
        </w:rPr>
        <w:t>244)</w:t>
      </w:r>
      <w:r w:rsidRPr="003A591A">
        <w:rPr>
          <w:bCs/>
          <w:sz w:val="24"/>
          <w:szCs w:val="24"/>
        </w:rPr>
        <w:tab/>
        <w:t>CARIĆ SRĐAN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245)</w:t>
      </w:r>
      <w:r w:rsidRPr="003A591A">
        <w:rPr>
          <w:bCs/>
          <w:sz w:val="24"/>
          <w:szCs w:val="24"/>
        </w:rPr>
        <w:tab/>
        <w:t>DUGANDŽIJA NEDJELJKO - Ivana Sury, odvjetnica u zamjenu za odvjetnika Alena Blagajca</w:t>
      </w:r>
    </w:p>
    <w:p w:rsidRPr="003A591A" w:rsidR="00CD12C0" w:rsidP="00CD12C0" w:rsidRDefault="00CD12C0">
      <w:pPr>
        <w:jc w:val="both"/>
        <w:rPr>
          <w:bCs/>
          <w:sz w:val="24"/>
          <w:szCs w:val="24"/>
        </w:rPr>
      </w:pPr>
      <w:r w:rsidRPr="003A591A">
        <w:rPr>
          <w:bCs/>
          <w:sz w:val="24"/>
          <w:szCs w:val="24"/>
        </w:rPr>
        <w:t>246)</w:t>
      </w:r>
      <w:r w:rsidRPr="003A591A">
        <w:rPr>
          <w:bCs/>
          <w:sz w:val="24"/>
          <w:szCs w:val="24"/>
        </w:rPr>
        <w:tab/>
        <w:t>LOVRIĆ MARKO - Odvjetnik Domagoj Dražić, prema punomoći koju predaje u spis</w:t>
      </w:r>
    </w:p>
    <w:p w:rsidRPr="003A591A" w:rsidR="00CD12C0" w:rsidP="00CD12C0" w:rsidRDefault="00CD12C0">
      <w:pPr>
        <w:jc w:val="both"/>
        <w:rPr>
          <w:bCs/>
          <w:sz w:val="24"/>
          <w:szCs w:val="24"/>
        </w:rPr>
      </w:pPr>
      <w:r w:rsidRPr="003A591A">
        <w:rPr>
          <w:bCs/>
          <w:sz w:val="24"/>
          <w:szCs w:val="24"/>
        </w:rPr>
        <w:t>247)</w:t>
      </w:r>
      <w:r w:rsidRPr="003A591A">
        <w:rPr>
          <w:bCs/>
          <w:sz w:val="24"/>
          <w:szCs w:val="24"/>
        </w:rPr>
        <w:tab/>
        <w:t>ŠIKMAN SLAVKO</w:t>
      </w:r>
    </w:p>
    <w:p w:rsidRPr="003A591A" w:rsidR="00CD12C0" w:rsidP="00CD12C0" w:rsidRDefault="00CD12C0">
      <w:pPr>
        <w:jc w:val="both"/>
        <w:rPr>
          <w:bCs/>
          <w:sz w:val="24"/>
          <w:szCs w:val="24"/>
        </w:rPr>
      </w:pPr>
      <w:r w:rsidRPr="003A591A">
        <w:rPr>
          <w:bCs/>
          <w:sz w:val="24"/>
          <w:szCs w:val="24"/>
        </w:rPr>
        <w:lastRenderedPageBreak/>
        <w:t>248)</w:t>
      </w:r>
      <w:r w:rsidRPr="003A591A">
        <w:rPr>
          <w:bCs/>
          <w:sz w:val="24"/>
          <w:szCs w:val="24"/>
        </w:rPr>
        <w:tab/>
        <w:t>ŠUPUKOVIĆ PERO - Gordana Palajsa</w:t>
      </w:r>
    </w:p>
    <w:p w:rsidRPr="003A591A" w:rsidR="00CD12C0" w:rsidP="00CD12C0" w:rsidRDefault="00CD12C0">
      <w:pPr>
        <w:jc w:val="both"/>
        <w:rPr>
          <w:bCs/>
          <w:sz w:val="24"/>
          <w:szCs w:val="24"/>
        </w:rPr>
      </w:pPr>
      <w:r w:rsidRPr="003A591A">
        <w:rPr>
          <w:bCs/>
          <w:sz w:val="24"/>
          <w:szCs w:val="24"/>
        </w:rPr>
        <w:t>249)</w:t>
      </w:r>
      <w:r w:rsidRPr="003A591A">
        <w:rPr>
          <w:bCs/>
          <w:sz w:val="24"/>
          <w:szCs w:val="24"/>
        </w:rPr>
        <w:tab/>
        <w:t>RAJTARIĆ MARIO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250)</w:t>
      </w:r>
      <w:r w:rsidRPr="003A591A">
        <w:rPr>
          <w:bCs/>
          <w:sz w:val="24"/>
          <w:szCs w:val="24"/>
        </w:rPr>
        <w:tab/>
        <w:t>SUČIĆ IVAN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251)</w:t>
      </w:r>
      <w:r w:rsidRPr="003A591A">
        <w:rPr>
          <w:bCs/>
          <w:sz w:val="24"/>
          <w:szCs w:val="24"/>
        </w:rPr>
        <w:tab/>
        <w:t>PAVLOVIĆ DAMIR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252)</w:t>
      </w:r>
      <w:r w:rsidRPr="003A591A">
        <w:rPr>
          <w:bCs/>
          <w:sz w:val="24"/>
          <w:szCs w:val="24"/>
        </w:rPr>
        <w:tab/>
        <w:t>SUČIĆ AGNEZIJA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253)</w:t>
      </w:r>
      <w:r w:rsidRPr="003A591A">
        <w:rPr>
          <w:bCs/>
          <w:sz w:val="24"/>
          <w:szCs w:val="24"/>
        </w:rPr>
        <w:tab/>
        <w:t>KATIĆ ŽELJKO - Gordana Palajsa i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254)</w:t>
      </w:r>
      <w:r w:rsidRPr="003A591A">
        <w:rPr>
          <w:bCs/>
          <w:sz w:val="24"/>
          <w:szCs w:val="24"/>
        </w:rPr>
        <w:tab/>
        <w:t>BAKULA LJUBO - osobno uz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255)</w:t>
      </w:r>
      <w:r w:rsidRPr="003A591A">
        <w:rPr>
          <w:bCs/>
          <w:sz w:val="24"/>
          <w:szCs w:val="24"/>
        </w:rPr>
        <w:tab/>
        <w:t>BAREC DRAŽEN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256)</w:t>
      </w:r>
      <w:r w:rsidRPr="003A591A">
        <w:rPr>
          <w:bCs/>
          <w:sz w:val="24"/>
          <w:szCs w:val="24"/>
        </w:rPr>
        <w:tab/>
        <w:t>DASOVIĆ TOMO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257)</w:t>
      </w:r>
      <w:r w:rsidRPr="003A591A">
        <w:rPr>
          <w:bCs/>
          <w:sz w:val="24"/>
          <w:szCs w:val="24"/>
        </w:rPr>
        <w:tab/>
        <w:t>PINTARIĆ DANIJEL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258)</w:t>
      </w:r>
      <w:r w:rsidRPr="003A591A">
        <w:rPr>
          <w:bCs/>
          <w:sz w:val="24"/>
          <w:szCs w:val="24"/>
        </w:rPr>
        <w:tab/>
        <w:t>TURKOVIĆ MARIJAN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259)</w:t>
      </w:r>
      <w:r w:rsidRPr="003A591A">
        <w:rPr>
          <w:bCs/>
          <w:sz w:val="24"/>
          <w:szCs w:val="24"/>
        </w:rPr>
        <w:tab/>
        <w:t>KLARIĆ MARIJAN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260)</w:t>
      </w:r>
      <w:r w:rsidRPr="003A591A">
        <w:rPr>
          <w:bCs/>
          <w:sz w:val="24"/>
          <w:szCs w:val="24"/>
        </w:rPr>
        <w:tab/>
        <w:t>MANDIĆ JOSIP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261)</w:t>
      </w:r>
      <w:r w:rsidRPr="003A591A">
        <w:rPr>
          <w:bCs/>
          <w:sz w:val="24"/>
          <w:szCs w:val="24"/>
        </w:rPr>
        <w:tab/>
        <w:t>PERKOVIĆ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262)</w:t>
      </w:r>
      <w:r w:rsidRPr="003A591A">
        <w:rPr>
          <w:bCs/>
          <w:sz w:val="24"/>
          <w:szCs w:val="24"/>
        </w:rPr>
        <w:tab/>
        <w:t>BUNTAK GORAN - Gordana Palajsa</w:t>
      </w:r>
    </w:p>
    <w:p w:rsidRPr="003A591A" w:rsidR="00CD12C0" w:rsidP="00CD12C0" w:rsidRDefault="00CD12C0">
      <w:pPr>
        <w:jc w:val="both"/>
        <w:rPr>
          <w:bCs/>
          <w:sz w:val="24"/>
          <w:szCs w:val="24"/>
        </w:rPr>
      </w:pPr>
      <w:r w:rsidRPr="003A591A">
        <w:rPr>
          <w:bCs/>
          <w:sz w:val="24"/>
          <w:szCs w:val="24"/>
        </w:rPr>
        <w:t>263)</w:t>
      </w:r>
      <w:r w:rsidRPr="003A591A">
        <w:rPr>
          <w:bCs/>
          <w:sz w:val="24"/>
          <w:szCs w:val="24"/>
        </w:rPr>
        <w:tab/>
        <w:t>FUMIĆ DARIJO</w:t>
      </w:r>
    </w:p>
    <w:p w:rsidRPr="003A591A" w:rsidR="00CD12C0" w:rsidP="00CD12C0" w:rsidRDefault="00CD12C0">
      <w:pPr>
        <w:jc w:val="both"/>
        <w:rPr>
          <w:bCs/>
          <w:sz w:val="24"/>
          <w:szCs w:val="24"/>
        </w:rPr>
      </w:pPr>
      <w:r w:rsidRPr="003A591A">
        <w:rPr>
          <w:bCs/>
          <w:sz w:val="24"/>
          <w:szCs w:val="24"/>
        </w:rPr>
        <w:t>264)</w:t>
      </w:r>
      <w:r w:rsidRPr="003A591A">
        <w:rPr>
          <w:bCs/>
          <w:sz w:val="24"/>
          <w:szCs w:val="24"/>
        </w:rPr>
        <w:tab/>
        <w:t>PERKOVIĆ STJEPAN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265)</w:t>
      </w:r>
      <w:r w:rsidRPr="003A591A">
        <w:rPr>
          <w:bCs/>
          <w:sz w:val="24"/>
          <w:szCs w:val="24"/>
        </w:rPr>
        <w:tab/>
        <w:t>DUJIĆ ZLATKO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266)</w:t>
      </w:r>
      <w:r w:rsidRPr="003A591A">
        <w:rPr>
          <w:bCs/>
          <w:sz w:val="24"/>
          <w:szCs w:val="24"/>
        </w:rPr>
        <w:tab/>
        <w:t>MARTINOVIĆ IVICA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267)</w:t>
      </w:r>
      <w:r w:rsidRPr="003A591A">
        <w:rPr>
          <w:bCs/>
          <w:sz w:val="24"/>
          <w:szCs w:val="24"/>
        </w:rPr>
        <w:tab/>
        <w:t>BOLJAT IVAN - Gordana Palajsa</w:t>
      </w:r>
    </w:p>
    <w:p w:rsidRPr="003A591A" w:rsidR="00CD12C0" w:rsidP="00CD12C0" w:rsidRDefault="00CD12C0">
      <w:pPr>
        <w:jc w:val="both"/>
        <w:rPr>
          <w:bCs/>
          <w:sz w:val="24"/>
          <w:szCs w:val="24"/>
        </w:rPr>
      </w:pPr>
      <w:r w:rsidRPr="003A591A">
        <w:rPr>
          <w:bCs/>
          <w:sz w:val="24"/>
          <w:szCs w:val="24"/>
        </w:rPr>
        <w:t>268)</w:t>
      </w:r>
      <w:r w:rsidRPr="003A591A">
        <w:rPr>
          <w:bCs/>
          <w:sz w:val="24"/>
          <w:szCs w:val="24"/>
        </w:rPr>
        <w:tab/>
        <w:t>BOLF GORAN - Odvjetnik Domagoj Dražić, prema punomoći koju predaje u spis</w:t>
      </w:r>
    </w:p>
    <w:p w:rsidRPr="003A591A" w:rsidR="00CD12C0" w:rsidP="00CD12C0" w:rsidRDefault="00CD12C0">
      <w:pPr>
        <w:jc w:val="both"/>
        <w:rPr>
          <w:bCs/>
          <w:sz w:val="24"/>
          <w:szCs w:val="24"/>
        </w:rPr>
      </w:pPr>
      <w:r w:rsidRPr="003A591A">
        <w:rPr>
          <w:bCs/>
          <w:sz w:val="24"/>
          <w:szCs w:val="24"/>
        </w:rPr>
        <w:t>269)</w:t>
      </w:r>
      <w:r w:rsidRPr="003A591A">
        <w:rPr>
          <w:bCs/>
          <w:sz w:val="24"/>
          <w:szCs w:val="24"/>
        </w:rPr>
        <w:tab/>
        <w:t>SUČIĆ AGNEZIJA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270)</w:t>
      </w:r>
      <w:r w:rsidRPr="003A591A">
        <w:rPr>
          <w:bCs/>
          <w:sz w:val="24"/>
          <w:szCs w:val="24"/>
        </w:rPr>
        <w:tab/>
        <w:t>PAVLOVIĆ DAMIR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271)</w:t>
      </w:r>
      <w:r w:rsidRPr="003A591A">
        <w:rPr>
          <w:bCs/>
          <w:sz w:val="24"/>
          <w:szCs w:val="24"/>
        </w:rPr>
        <w:tab/>
        <w:t>PERŠE VINKA - Ivana Sury, odvjetnica u zamjenu za odvjetnika Alena Blagajca</w:t>
      </w:r>
    </w:p>
    <w:p w:rsidRPr="003A591A" w:rsidR="00CD12C0" w:rsidP="00CD12C0" w:rsidRDefault="00CD12C0">
      <w:pPr>
        <w:jc w:val="both"/>
        <w:rPr>
          <w:bCs/>
          <w:sz w:val="24"/>
          <w:szCs w:val="24"/>
        </w:rPr>
      </w:pPr>
      <w:r w:rsidRPr="003A591A">
        <w:rPr>
          <w:bCs/>
          <w:sz w:val="24"/>
          <w:szCs w:val="24"/>
        </w:rPr>
        <w:t>272)</w:t>
      </w:r>
      <w:r w:rsidRPr="003A591A">
        <w:rPr>
          <w:bCs/>
          <w:sz w:val="24"/>
          <w:szCs w:val="24"/>
        </w:rPr>
        <w:tab/>
        <w:t>VRLJIĆ SENDI - Ivana Sury, odvjetnica</w:t>
      </w:r>
    </w:p>
    <w:p w:rsidRPr="003A591A" w:rsidR="00CD12C0" w:rsidP="00CD12C0" w:rsidRDefault="00CD12C0">
      <w:pPr>
        <w:jc w:val="both"/>
        <w:rPr>
          <w:bCs/>
          <w:sz w:val="24"/>
          <w:szCs w:val="24"/>
        </w:rPr>
      </w:pPr>
      <w:r w:rsidRPr="003A591A">
        <w:rPr>
          <w:bCs/>
          <w:sz w:val="24"/>
          <w:szCs w:val="24"/>
        </w:rPr>
        <w:t>273)</w:t>
      </w:r>
      <w:r w:rsidRPr="003A591A">
        <w:rPr>
          <w:bCs/>
          <w:sz w:val="24"/>
          <w:szCs w:val="24"/>
        </w:rPr>
        <w:tab/>
        <w:t>BAKULA LJUBO - osobno uzAndreja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274)</w:t>
      </w:r>
      <w:r w:rsidRPr="003A591A">
        <w:rPr>
          <w:bCs/>
          <w:sz w:val="24"/>
          <w:szCs w:val="24"/>
        </w:rPr>
        <w:tab/>
        <w:t>KRKLEC RUŽA - Ivana Sury, odvjetnica u zamjenu za odvjetnika Alena Blagajca</w:t>
      </w:r>
    </w:p>
    <w:p w:rsidRPr="003A591A" w:rsidR="00CD12C0" w:rsidP="00CD12C0" w:rsidRDefault="00CD12C0">
      <w:pPr>
        <w:jc w:val="both"/>
        <w:rPr>
          <w:bCs/>
          <w:sz w:val="24"/>
          <w:szCs w:val="24"/>
        </w:rPr>
      </w:pPr>
      <w:r w:rsidRPr="003A591A">
        <w:rPr>
          <w:bCs/>
          <w:sz w:val="24"/>
          <w:szCs w:val="24"/>
        </w:rPr>
        <w:t>275)</w:t>
      </w:r>
      <w:r w:rsidRPr="003A591A">
        <w:rPr>
          <w:bCs/>
          <w:sz w:val="24"/>
          <w:szCs w:val="24"/>
        </w:rPr>
        <w:tab/>
        <w:t>ŠPEHAR ANTE - Ivana Sury, odvjetnica</w:t>
      </w:r>
    </w:p>
    <w:p w:rsidRPr="003A591A" w:rsidR="00CD12C0" w:rsidP="00CD12C0" w:rsidRDefault="00CD12C0">
      <w:pPr>
        <w:jc w:val="both"/>
        <w:rPr>
          <w:bCs/>
          <w:sz w:val="24"/>
          <w:szCs w:val="24"/>
        </w:rPr>
      </w:pPr>
      <w:r w:rsidRPr="003A591A">
        <w:rPr>
          <w:bCs/>
          <w:sz w:val="24"/>
          <w:szCs w:val="24"/>
        </w:rPr>
        <w:t>276)</w:t>
      </w:r>
      <w:r w:rsidRPr="003A591A">
        <w:rPr>
          <w:bCs/>
          <w:sz w:val="24"/>
          <w:szCs w:val="24"/>
        </w:rPr>
        <w:tab/>
        <w:t>BINIČKI MILIVOJ - Ivana Sury, odvjetnica</w:t>
      </w:r>
    </w:p>
    <w:p w:rsidRPr="003A591A" w:rsidR="00CD12C0" w:rsidP="00CD12C0" w:rsidRDefault="00CD12C0">
      <w:pPr>
        <w:jc w:val="both"/>
        <w:rPr>
          <w:bCs/>
          <w:sz w:val="24"/>
          <w:szCs w:val="24"/>
        </w:rPr>
      </w:pPr>
      <w:r w:rsidRPr="003A591A">
        <w:rPr>
          <w:bCs/>
          <w:sz w:val="24"/>
          <w:szCs w:val="24"/>
        </w:rPr>
        <w:t>277)</w:t>
      </w:r>
      <w:r w:rsidRPr="003A591A">
        <w:rPr>
          <w:bCs/>
          <w:sz w:val="24"/>
          <w:szCs w:val="24"/>
        </w:rPr>
        <w:tab/>
        <w:t>VUKANČIĆ IVANKA - Ivana Sury, odvjetnica u zamjenu za odvjetnika Alena Blagajca</w:t>
      </w:r>
    </w:p>
    <w:p w:rsidRPr="003A591A" w:rsidR="00CD12C0" w:rsidP="00CD12C0" w:rsidRDefault="00CD12C0">
      <w:pPr>
        <w:jc w:val="both"/>
        <w:rPr>
          <w:bCs/>
          <w:sz w:val="24"/>
          <w:szCs w:val="24"/>
        </w:rPr>
      </w:pPr>
      <w:r w:rsidRPr="003A591A">
        <w:rPr>
          <w:bCs/>
          <w:sz w:val="24"/>
          <w:szCs w:val="24"/>
        </w:rPr>
        <w:t>278)</w:t>
      </w:r>
      <w:r w:rsidRPr="003A591A">
        <w:rPr>
          <w:bCs/>
          <w:sz w:val="24"/>
          <w:szCs w:val="24"/>
        </w:rPr>
        <w:tab/>
        <w:t>PEĆARIĆ JOSIP - Ivana Sury, odvjetnica u zamjenu za odvjetnika Alena Blagajca</w:t>
      </w:r>
    </w:p>
    <w:p w:rsidRPr="003A591A" w:rsidR="00CD12C0" w:rsidP="00CD12C0" w:rsidRDefault="00CD12C0">
      <w:pPr>
        <w:jc w:val="both"/>
        <w:rPr>
          <w:bCs/>
          <w:sz w:val="24"/>
          <w:szCs w:val="24"/>
        </w:rPr>
      </w:pPr>
      <w:r w:rsidRPr="003A591A">
        <w:rPr>
          <w:bCs/>
          <w:sz w:val="24"/>
          <w:szCs w:val="24"/>
        </w:rPr>
        <w:lastRenderedPageBreak/>
        <w:t>279)</w:t>
      </w:r>
      <w:r w:rsidRPr="003A591A">
        <w:rPr>
          <w:bCs/>
          <w:sz w:val="24"/>
          <w:szCs w:val="24"/>
        </w:rPr>
        <w:tab/>
        <w:t>RASTIĆ IVAN - Gordana Palajsa</w:t>
      </w:r>
    </w:p>
    <w:p w:rsidRPr="003A591A" w:rsidR="00CD12C0" w:rsidP="00CD12C0" w:rsidRDefault="00CD12C0">
      <w:pPr>
        <w:jc w:val="both"/>
        <w:rPr>
          <w:bCs/>
          <w:sz w:val="24"/>
          <w:szCs w:val="24"/>
        </w:rPr>
      </w:pPr>
      <w:r w:rsidRPr="003A591A">
        <w:rPr>
          <w:bCs/>
          <w:sz w:val="24"/>
          <w:szCs w:val="24"/>
        </w:rPr>
        <w:t>280)</w:t>
      </w:r>
      <w:r w:rsidRPr="003A591A">
        <w:rPr>
          <w:bCs/>
          <w:sz w:val="24"/>
          <w:szCs w:val="24"/>
        </w:rPr>
        <w:tab/>
        <w:t>ŠERER DARKO - Andreja Šeša, odvjetnica iz OD Mostarčić i Ogresta, punomoć uz prijave tražbina</w:t>
      </w:r>
    </w:p>
    <w:p w:rsidRPr="003A591A" w:rsidR="00CD12C0" w:rsidP="00CD12C0" w:rsidRDefault="00CD12C0">
      <w:pPr>
        <w:jc w:val="both"/>
        <w:rPr>
          <w:bCs/>
          <w:sz w:val="24"/>
          <w:szCs w:val="24"/>
        </w:rPr>
      </w:pPr>
      <w:r w:rsidRPr="003A591A">
        <w:rPr>
          <w:bCs/>
          <w:sz w:val="24"/>
          <w:szCs w:val="24"/>
        </w:rPr>
        <w:t>281)</w:t>
      </w:r>
      <w:r w:rsidRPr="003A591A">
        <w:rPr>
          <w:bCs/>
          <w:sz w:val="24"/>
          <w:szCs w:val="24"/>
        </w:rPr>
        <w:tab/>
        <w:t>DRAŽENOVIĆ TOMISLAV - Andreja Šeša, odvjetnica iz OD Mostarčić i Ogresta, punomoć uz prijave tražbina</w:t>
      </w:r>
    </w:p>
    <w:p w:rsidRPr="003A591A" w:rsidR="00A133EE" w:rsidP="00CD12C0" w:rsidRDefault="00CD12C0">
      <w:pPr>
        <w:jc w:val="both"/>
        <w:rPr>
          <w:bCs/>
          <w:sz w:val="24"/>
          <w:szCs w:val="24"/>
        </w:rPr>
      </w:pPr>
      <w:r w:rsidRPr="003A591A">
        <w:rPr>
          <w:bCs/>
          <w:sz w:val="24"/>
          <w:szCs w:val="24"/>
        </w:rPr>
        <w:t>282)</w:t>
      </w:r>
      <w:r w:rsidRPr="003A591A">
        <w:rPr>
          <w:bCs/>
          <w:sz w:val="24"/>
          <w:szCs w:val="24"/>
        </w:rPr>
        <w:tab/>
        <w:t>GLUIĆ NIKOLA - Ana Marija Foffić, vježbenica iz OD Orehovec i partneri</w:t>
      </w:r>
    </w:p>
    <w:p w:rsidRPr="003A591A" w:rsidR="0081448A" w:rsidP="00CD12C0" w:rsidRDefault="0067026A">
      <w:pPr>
        <w:jc w:val="both"/>
        <w:rPr>
          <w:bCs/>
          <w:sz w:val="24"/>
          <w:szCs w:val="24"/>
        </w:rPr>
      </w:pPr>
      <w:r w:rsidRPr="003A591A">
        <w:rPr>
          <w:bCs/>
          <w:sz w:val="24"/>
          <w:szCs w:val="24"/>
        </w:rPr>
        <w:t xml:space="preserve">283) </w:t>
      </w:r>
      <w:r w:rsidRPr="003A591A">
        <w:rPr>
          <w:bCs/>
          <w:sz w:val="24"/>
          <w:szCs w:val="24"/>
        </w:rPr>
        <w:tab/>
      </w:r>
      <w:r w:rsidRPr="003A591A" w:rsidR="0081448A">
        <w:rPr>
          <w:bCs/>
          <w:sz w:val="24"/>
          <w:szCs w:val="24"/>
        </w:rPr>
        <w:t>RH, Minist</w:t>
      </w:r>
      <w:r w:rsidRPr="003A591A" w:rsidR="001E28F8">
        <w:rPr>
          <w:bCs/>
          <w:sz w:val="24"/>
          <w:szCs w:val="24"/>
        </w:rPr>
        <w:t>arstvo financija -</w:t>
      </w:r>
      <w:r w:rsidRPr="003A591A" w:rsidR="0081448A">
        <w:rPr>
          <w:bCs/>
          <w:sz w:val="24"/>
          <w:szCs w:val="24"/>
        </w:rPr>
        <w:t xml:space="preserve"> Tanja Šušak</w:t>
      </w:r>
      <w:r w:rsidRPr="003A591A" w:rsidR="001E28F8">
        <w:rPr>
          <w:bCs/>
          <w:sz w:val="24"/>
          <w:szCs w:val="24"/>
        </w:rPr>
        <w:t>, ŽDO Zagreb</w:t>
      </w:r>
    </w:p>
    <w:p w:rsidRPr="003A591A" w:rsidR="00A133EE" w:rsidP="00DF15D9" w:rsidRDefault="00A133EE">
      <w:pPr>
        <w:jc w:val="both"/>
        <w:rPr>
          <w:bCs/>
          <w:sz w:val="24"/>
          <w:szCs w:val="24"/>
        </w:rPr>
      </w:pPr>
    </w:p>
    <w:p w:rsidRPr="003A591A" w:rsidR="00CD12C0" w:rsidP="00480635" w:rsidRDefault="00CD12C0">
      <w:pPr>
        <w:jc w:val="both"/>
        <w:rPr>
          <w:bCs/>
          <w:sz w:val="24"/>
          <w:szCs w:val="24"/>
        </w:rPr>
      </w:pPr>
      <w:r w:rsidRPr="003A591A">
        <w:rPr>
          <w:bCs/>
          <w:sz w:val="24"/>
          <w:szCs w:val="24"/>
        </w:rPr>
        <w:t>Kao javnost:</w:t>
      </w:r>
    </w:p>
    <w:p w:rsidRPr="003A591A" w:rsidR="00CD12C0" w:rsidP="005C32A4" w:rsidRDefault="00CD12C0">
      <w:pPr>
        <w:pStyle w:val="Odlomakpopisa"/>
        <w:numPr>
          <w:ilvl w:val="0"/>
          <w:numId w:val="4"/>
        </w:numPr>
        <w:jc w:val="both"/>
        <w:rPr>
          <w:rFonts w:ascii="Times New Roman" w:hAnsi="Times New Roman"/>
          <w:bCs/>
          <w:sz w:val="24"/>
          <w:szCs w:val="24"/>
        </w:rPr>
      </w:pPr>
      <w:r w:rsidRPr="003A591A">
        <w:rPr>
          <w:rFonts w:ascii="Times New Roman" w:hAnsi="Times New Roman"/>
          <w:bCs/>
          <w:sz w:val="24"/>
          <w:szCs w:val="24"/>
        </w:rPr>
        <w:t>Miko Tičak</w:t>
      </w:r>
    </w:p>
    <w:p w:rsidRPr="003A591A" w:rsidR="00CD12C0" w:rsidP="005C32A4" w:rsidRDefault="00CD12C0">
      <w:pPr>
        <w:pStyle w:val="Odlomakpopisa"/>
        <w:numPr>
          <w:ilvl w:val="0"/>
          <w:numId w:val="4"/>
        </w:numPr>
        <w:jc w:val="both"/>
        <w:rPr>
          <w:rFonts w:ascii="Times New Roman" w:hAnsi="Times New Roman"/>
          <w:bCs/>
          <w:sz w:val="24"/>
          <w:szCs w:val="24"/>
        </w:rPr>
      </w:pPr>
      <w:r w:rsidRPr="003A591A">
        <w:rPr>
          <w:rFonts w:ascii="Times New Roman" w:hAnsi="Times New Roman"/>
          <w:bCs/>
          <w:sz w:val="24"/>
          <w:szCs w:val="24"/>
        </w:rPr>
        <w:t>Borna Dejanović</w:t>
      </w:r>
    </w:p>
    <w:p w:rsidRPr="003A591A" w:rsidR="00CD12C0" w:rsidP="005C32A4" w:rsidRDefault="00CD12C0">
      <w:pPr>
        <w:pStyle w:val="Odlomakpopisa"/>
        <w:numPr>
          <w:ilvl w:val="0"/>
          <w:numId w:val="4"/>
        </w:numPr>
        <w:jc w:val="both"/>
        <w:rPr>
          <w:rFonts w:ascii="Times New Roman" w:hAnsi="Times New Roman"/>
          <w:bCs/>
          <w:sz w:val="24"/>
          <w:szCs w:val="24"/>
        </w:rPr>
      </w:pPr>
      <w:r w:rsidRPr="003A591A">
        <w:rPr>
          <w:rFonts w:ascii="Times New Roman" w:hAnsi="Times New Roman"/>
          <w:bCs/>
          <w:sz w:val="24"/>
          <w:szCs w:val="24"/>
        </w:rPr>
        <w:t>Hrvoje Appelt</w:t>
      </w:r>
    </w:p>
    <w:p w:rsidRPr="003A591A" w:rsidR="006E4F14" w:rsidP="00480635" w:rsidRDefault="006E4F14">
      <w:pPr>
        <w:jc w:val="both"/>
        <w:rPr>
          <w:bCs/>
          <w:sz w:val="24"/>
          <w:szCs w:val="24"/>
        </w:rPr>
      </w:pPr>
    </w:p>
    <w:p w:rsidRPr="003A591A" w:rsidR="00FC3AE8" w:rsidP="00480635" w:rsidRDefault="00FC3AE8">
      <w:pPr>
        <w:jc w:val="both"/>
        <w:rPr>
          <w:bCs/>
          <w:sz w:val="24"/>
          <w:szCs w:val="24"/>
        </w:rPr>
      </w:pPr>
      <w:r w:rsidRPr="003A591A">
        <w:rPr>
          <w:bCs/>
          <w:sz w:val="24"/>
          <w:szCs w:val="24"/>
        </w:rPr>
        <w:t xml:space="preserve">Utvrđuje se da je rješenje o </w:t>
      </w:r>
      <w:r w:rsidRPr="003A591A" w:rsidR="006B2CEF">
        <w:rPr>
          <w:bCs/>
          <w:sz w:val="24"/>
          <w:szCs w:val="24"/>
        </w:rPr>
        <w:t>otvaranju stečajnog postupka</w:t>
      </w:r>
      <w:r w:rsidRPr="003A591A">
        <w:rPr>
          <w:bCs/>
          <w:sz w:val="24"/>
          <w:szCs w:val="24"/>
        </w:rPr>
        <w:t xml:space="preserve"> od </w:t>
      </w:r>
      <w:r w:rsidRPr="003A591A" w:rsidR="006C3BE9">
        <w:rPr>
          <w:bCs/>
          <w:sz w:val="24"/>
          <w:szCs w:val="24"/>
        </w:rPr>
        <w:t>17</w:t>
      </w:r>
      <w:r w:rsidRPr="003A591A" w:rsidR="0072498C">
        <w:rPr>
          <w:bCs/>
          <w:sz w:val="24"/>
          <w:szCs w:val="24"/>
        </w:rPr>
        <w:t xml:space="preserve">. </w:t>
      </w:r>
      <w:r w:rsidRPr="003A591A" w:rsidR="006C3BE9">
        <w:rPr>
          <w:bCs/>
          <w:sz w:val="24"/>
          <w:szCs w:val="24"/>
        </w:rPr>
        <w:t>rujna</w:t>
      </w:r>
      <w:r w:rsidRPr="003A591A" w:rsidR="00480635">
        <w:rPr>
          <w:bCs/>
          <w:sz w:val="24"/>
          <w:szCs w:val="24"/>
        </w:rPr>
        <w:t xml:space="preserve"> </w:t>
      </w:r>
      <w:r w:rsidRPr="003A591A" w:rsidR="00C102AC">
        <w:rPr>
          <w:bCs/>
          <w:sz w:val="24"/>
          <w:szCs w:val="24"/>
        </w:rPr>
        <w:t>2019</w:t>
      </w:r>
      <w:r w:rsidRPr="003A591A" w:rsidR="00480635">
        <w:rPr>
          <w:bCs/>
          <w:sz w:val="24"/>
          <w:szCs w:val="24"/>
        </w:rPr>
        <w:t xml:space="preserve">. </w:t>
      </w:r>
      <w:r w:rsidRPr="003A591A">
        <w:rPr>
          <w:bCs/>
          <w:sz w:val="24"/>
          <w:szCs w:val="24"/>
        </w:rPr>
        <w:t>objav</w:t>
      </w:r>
      <w:r w:rsidRPr="003A591A" w:rsidR="00806D98">
        <w:rPr>
          <w:bCs/>
          <w:sz w:val="24"/>
          <w:szCs w:val="24"/>
        </w:rPr>
        <w:t>ljeno na e-</w:t>
      </w:r>
      <w:r w:rsidRPr="003A591A" w:rsidR="00C102AC">
        <w:rPr>
          <w:bCs/>
          <w:sz w:val="24"/>
          <w:szCs w:val="24"/>
        </w:rPr>
        <w:t>oglasnoj ploči suda dana 17. rujna 2019. godine.</w:t>
      </w:r>
    </w:p>
    <w:p w:rsidRPr="003A591A" w:rsidR="002A721A" w:rsidP="007C633E" w:rsidRDefault="002A721A">
      <w:pPr>
        <w:jc w:val="both"/>
        <w:rPr>
          <w:bCs/>
          <w:sz w:val="24"/>
          <w:szCs w:val="24"/>
        </w:rPr>
      </w:pPr>
    </w:p>
    <w:p w:rsidRPr="003A591A" w:rsidR="00FC3AE8" w:rsidP="007C633E" w:rsidRDefault="00FC3AE8">
      <w:pPr>
        <w:jc w:val="both"/>
        <w:rPr>
          <w:sz w:val="24"/>
          <w:szCs w:val="24"/>
        </w:rPr>
      </w:pPr>
      <w:r w:rsidRPr="003A591A">
        <w:rPr>
          <w:sz w:val="24"/>
          <w:szCs w:val="24"/>
        </w:rPr>
        <w:t>Stečajni 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i nalazile su se na uvidu u sobi stečajnog suca u Tr</w:t>
      </w:r>
      <w:r w:rsidRPr="003A591A" w:rsidR="00747E69">
        <w:rPr>
          <w:sz w:val="24"/>
          <w:szCs w:val="24"/>
        </w:rPr>
        <w:t>govačkom sudu u Zagrebu, soba 65</w:t>
      </w:r>
      <w:r w:rsidRPr="003A591A">
        <w:rPr>
          <w:sz w:val="24"/>
          <w:szCs w:val="24"/>
        </w:rPr>
        <w:t>/I</w:t>
      </w:r>
      <w:r w:rsidRPr="003A591A" w:rsidR="00747E69">
        <w:rPr>
          <w:sz w:val="24"/>
          <w:szCs w:val="24"/>
        </w:rPr>
        <w:t>II, dvorišna</w:t>
      </w:r>
      <w:r w:rsidRPr="003A591A">
        <w:rPr>
          <w:sz w:val="24"/>
          <w:szCs w:val="24"/>
        </w:rPr>
        <w:t xml:space="preserve"> zgrada.                                        </w:t>
      </w:r>
    </w:p>
    <w:p w:rsidRPr="003A591A" w:rsidR="00FC3AE8" w:rsidP="007C633E" w:rsidRDefault="00FC3AE8">
      <w:pPr>
        <w:ind w:firstLine="360"/>
        <w:jc w:val="both"/>
        <w:rPr>
          <w:sz w:val="24"/>
          <w:szCs w:val="24"/>
        </w:rPr>
      </w:pPr>
      <w:r w:rsidRPr="003A591A">
        <w:rPr>
          <w:sz w:val="24"/>
          <w:szCs w:val="24"/>
        </w:rPr>
        <w:t xml:space="preserve">             </w:t>
      </w:r>
    </w:p>
    <w:p w:rsidRPr="003A591A" w:rsidR="00FC3AE8" w:rsidP="007C633E" w:rsidRDefault="00FC3AE8">
      <w:pPr>
        <w:jc w:val="both"/>
        <w:rPr>
          <w:sz w:val="24"/>
          <w:szCs w:val="24"/>
        </w:rPr>
      </w:pPr>
      <w:r w:rsidRPr="003A591A">
        <w:rPr>
          <w:sz w:val="24"/>
          <w:szCs w:val="24"/>
        </w:rPr>
        <w:t xml:space="preserve">Uz tablice su bile izložene i prijave svih vjerovnika koje su stigle u roku objave koji je određen rješenjem o </w:t>
      </w:r>
      <w:r w:rsidRPr="003A591A" w:rsidR="00586DB1">
        <w:rPr>
          <w:sz w:val="24"/>
          <w:szCs w:val="24"/>
        </w:rPr>
        <w:t xml:space="preserve">otvaranju stečajnog postupka </w:t>
      </w:r>
      <w:r w:rsidRPr="003A591A">
        <w:rPr>
          <w:sz w:val="24"/>
          <w:szCs w:val="24"/>
        </w:rPr>
        <w:t xml:space="preserve">nad dužnikom od </w:t>
      </w:r>
      <w:r w:rsidRPr="003A591A" w:rsidR="00CA53BE">
        <w:rPr>
          <w:bCs/>
          <w:sz w:val="24"/>
          <w:szCs w:val="24"/>
        </w:rPr>
        <w:t>17</w:t>
      </w:r>
      <w:r w:rsidRPr="003A591A" w:rsidR="008470F5">
        <w:rPr>
          <w:bCs/>
          <w:sz w:val="24"/>
          <w:szCs w:val="24"/>
        </w:rPr>
        <w:t xml:space="preserve">. </w:t>
      </w:r>
      <w:r w:rsidRPr="003A591A" w:rsidR="00CA53BE">
        <w:rPr>
          <w:bCs/>
          <w:sz w:val="24"/>
          <w:szCs w:val="24"/>
        </w:rPr>
        <w:t>rujna 2019</w:t>
      </w:r>
      <w:r w:rsidRPr="003A591A" w:rsidR="00FF6548">
        <w:rPr>
          <w:bCs/>
          <w:sz w:val="24"/>
          <w:szCs w:val="24"/>
        </w:rPr>
        <w:t>.</w:t>
      </w:r>
    </w:p>
    <w:p w:rsidRPr="003A591A" w:rsidR="00FC3AE8" w:rsidP="007C633E" w:rsidRDefault="00FC3AE8">
      <w:pPr>
        <w:ind w:firstLine="360"/>
        <w:jc w:val="both"/>
        <w:rPr>
          <w:sz w:val="24"/>
          <w:szCs w:val="24"/>
        </w:rPr>
      </w:pPr>
    </w:p>
    <w:p w:rsidRPr="003A591A" w:rsidR="00FC3AE8" w:rsidP="007C633E" w:rsidRDefault="00FC3AE8">
      <w:pPr>
        <w:jc w:val="both"/>
        <w:rPr>
          <w:sz w:val="24"/>
          <w:szCs w:val="24"/>
        </w:rPr>
      </w:pPr>
      <w:r w:rsidRPr="003A591A">
        <w:rPr>
          <w:sz w:val="24"/>
          <w:szCs w:val="24"/>
        </w:rPr>
        <w:t>Stečajni sudac obavještava vjerovnike da sukladno čl. 265. SZ-a vjerovnici kojima je potraživanje priznato neće dobiti poseban otpravak rješenja o utvrđenoj tražbini, osim ako to posebno ne zatraže i plate trošak rješenja.</w:t>
      </w:r>
    </w:p>
    <w:p w:rsidRPr="003A591A" w:rsidR="001B0ABD" w:rsidP="007C633E" w:rsidRDefault="00FC3AE8">
      <w:pPr>
        <w:jc w:val="both"/>
        <w:rPr>
          <w:sz w:val="24"/>
          <w:szCs w:val="24"/>
        </w:rPr>
      </w:pPr>
      <w:r w:rsidRPr="003A591A">
        <w:rPr>
          <w:sz w:val="24"/>
          <w:szCs w:val="24"/>
        </w:rPr>
        <w:t>Rješenje o utvrđenim i osporenim tražbinama objavit će se na mrežnim stranicama e-oglasna ploča u skladu s čl. 265. st. 2. i čl. 12. SZ-a.</w:t>
      </w:r>
      <w:r w:rsidRPr="003A591A">
        <w:rPr>
          <w:sz w:val="24"/>
          <w:szCs w:val="24"/>
        </w:rPr>
        <w:tab/>
      </w:r>
    </w:p>
    <w:p w:rsidRPr="003A591A" w:rsidR="00FC3AE8" w:rsidP="007C633E" w:rsidRDefault="00FC3AE8">
      <w:pPr>
        <w:jc w:val="both"/>
        <w:rPr>
          <w:sz w:val="24"/>
          <w:szCs w:val="24"/>
        </w:rPr>
      </w:pPr>
      <w:r w:rsidRPr="003A591A">
        <w:rPr>
          <w:sz w:val="24"/>
          <w:szCs w:val="24"/>
        </w:rPr>
        <w:t>Vjerovnici čije tražbine budu osporene, u skladu s čl. 265. SZ-a, biti će upućeni u parnicu u roku od 8 dana od dana pravomoćnosti rješenja o upućivanju u parnicu, odnosno primitka drugostupanjske odluke, čl. 267. st.1. SZ-a.</w:t>
      </w:r>
    </w:p>
    <w:p w:rsidRPr="003A591A" w:rsidR="00FC3AE8" w:rsidP="007C633E" w:rsidRDefault="00FC3AE8">
      <w:pPr>
        <w:jc w:val="both"/>
        <w:rPr>
          <w:sz w:val="24"/>
          <w:szCs w:val="24"/>
        </w:rPr>
      </w:pPr>
      <w:r w:rsidRPr="003A591A">
        <w:rPr>
          <w:sz w:val="24"/>
          <w:szCs w:val="24"/>
        </w:rPr>
        <w:tab/>
      </w:r>
      <w:r w:rsidRPr="003A591A">
        <w:rPr>
          <w:sz w:val="24"/>
          <w:szCs w:val="24"/>
        </w:rPr>
        <w:tab/>
      </w:r>
      <w:r w:rsidRPr="003A591A">
        <w:rPr>
          <w:sz w:val="24"/>
          <w:szCs w:val="24"/>
        </w:rPr>
        <w:tab/>
      </w:r>
      <w:r w:rsidRPr="003A591A">
        <w:rPr>
          <w:sz w:val="24"/>
          <w:szCs w:val="24"/>
        </w:rPr>
        <w:tab/>
      </w:r>
      <w:r w:rsidRPr="003A591A">
        <w:rPr>
          <w:sz w:val="24"/>
          <w:szCs w:val="24"/>
        </w:rPr>
        <w:tab/>
      </w:r>
    </w:p>
    <w:p w:rsidRPr="003A591A" w:rsidR="00FC3AE8" w:rsidP="007C633E" w:rsidRDefault="00FC3AE8">
      <w:pPr>
        <w:jc w:val="both"/>
        <w:rPr>
          <w:sz w:val="24"/>
          <w:szCs w:val="24"/>
        </w:rPr>
      </w:pPr>
      <w:r w:rsidRPr="003A591A">
        <w:rPr>
          <w:sz w:val="24"/>
          <w:szCs w:val="24"/>
        </w:rPr>
        <w:t>Prelazi se na ispitivanje svake pojedine tražbine.</w:t>
      </w:r>
    </w:p>
    <w:p w:rsidRPr="003A591A" w:rsidR="00674463" w:rsidP="007C633E" w:rsidRDefault="00674463">
      <w:pPr>
        <w:jc w:val="both"/>
        <w:rPr>
          <w:sz w:val="24"/>
          <w:szCs w:val="24"/>
        </w:rPr>
      </w:pPr>
    </w:p>
    <w:p w:rsidRPr="003A591A" w:rsidR="00FC3AE8" w:rsidP="007C633E" w:rsidRDefault="00706022">
      <w:pPr>
        <w:jc w:val="both"/>
        <w:rPr>
          <w:sz w:val="24"/>
          <w:szCs w:val="24"/>
        </w:rPr>
      </w:pPr>
      <w:r w:rsidRPr="003A591A">
        <w:rPr>
          <w:sz w:val="24"/>
          <w:szCs w:val="24"/>
        </w:rPr>
        <w:t>Poziva se stečajni</w:t>
      </w:r>
      <w:r w:rsidRPr="003A591A" w:rsidR="00FC3AE8">
        <w:rPr>
          <w:sz w:val="24"/>
          <w:szCs w:val="24"/>
        </w:rPr>
        <w:t xml:space="preserve"> upravitelj u skladu s čl. 260. SZ-a očitovati se o prijavljenim tražbinama.</w:t>
      </w:r>
    </w:p>
    <w:p w:rsidRPr="003A591A" w:rsidR="00FC3AE8" w:rsidP="007C633E" w:rsidRDefault="00FC3AE8">
      <w:pPr>
        <w:jc w:val="both"/>
        <w:rPr>
          <w:sz w:val="24"/>
          <w:szCs w:val="24"/>
        </w:rPr>
      </w:pPr>
    </w:p>
    <w:p w:rsidRPr="003A591A" w:rsidR="006E2E08" w:rsidP="007C633E" w:rsidRDefault="00FC3AE8">
      <w:pPr>
        <w:jc w:val="both"/>
        <w:rPr>
          <w:sz w:val="24"/>
          <w:szCs w:val="24"/>
        </w:rPr>
      </w:pPr>
      <w:r w:rsidRPr="003A591A">
        <w:rPr>
          <w:sz w:val="24"/>
          <w:szCs w:val="24"/>
        </w:rPr>
        <w:lastRenderedPageBreak/>
        <w:t>Stečajni upravitelj čita prijavljene i priznate tražbine vjer</w:t>
      </w:r>
      <w:r w:rsidRPr="003A591A" w:rsidR="00841ED8">
        <w:rPr>
          <w:sz w:val="24"/>
          <w:szCs w:val="24"/>
        </w:rPr>
        <w:t>ovnika I. višeg isplatnog reda.</w:t>
      </w:r>
    </w:p>
    <w:p w:rsidRPr="003A591A" w:rsidR="006E2E08" w:rsidP="007C633E" w:rsidRDefault="006E2E08">
      <w:pPr>
        <w:jc w:val="both"/>
        <w:rPr>
          <w:b/>
          <w:sz w:val="24"/>
          <w:szCs w:val="24"/>
        </w:rPr>
      </w:pPr>
    </w:p>
    <w:p w:rsidRPr="003A591A" w:rsidR="00A435ED" w:rsidP="005C32A4" w:rsidRDefault="00A435ED">
      <w:pPr>
        <w:pStyle w:val="Odlomakpopisa"/>
        <w:numPr>
          <w:ilvl w:val="0"/>
          <w:numId w:val="1"/>
        </w:numPr>
        <w:rPr>
          <w:rFonts w:ascii="Times New Roman" w:hAnsi="Times New Roman"/>
          <w:b/>
          <w:sz w:val="24"/>
          <w:szCs w:val="24"/>
        </w:rPr>
      </w:pPr>
      <w:r w:rsidRPr="003A591A">
        <w:rPr>
          <w:rFonts w:ascii="Times New Roman" w:hAnsi="Times New Roman"/>
          <w:b/>
          <w:sz w:val="24"/>
          <w:szCs w:val="24"/>
        </w:rPr>
        <w:t>Viši isplatni red</w:t>
      </w:r>
    </w:p>
    <w:p w:rsidRPr="003A591A" w:rsidR="00A435ED" w:rsidP="007C633E" w:rsidRDefault="00A435ED">
      <w:pPr>
        <w:jc w:val="both"/>
        <w:rPr>
          <w:b/>
          <w:sz w:val="24"/>
          <w:szCs w:val="24"/>
        </w:rPr>
      </w:pPr>
    </w:p>
    <w:tbl>
      <w:tblPr>
        <w:tblW w:w="5450" w:type="pct"/>
        <w:tblInd w:w="-1026" w:type="dxa"/>
        <w:tblLayout w:type="fixed"/>
        <w:tblLook w:firstRow="1" w:lastRow="0" w:firstColumn="1" w:lastColumn="0" w:noHBand="0" w:noVBand="1" w:val="04A0"/>
      </w:tblPr>
      <w:tblGrid>
        <w:gridCol w:w="707"/>
        <w:gridCol w:w="2182"/>
        <w:gridCol w:w="1109"/>
        <w:gridCol w:w="1953"/>
        <w:gridCol w:w="2126"/>
        <w:gridCol w:w="1938"/>
        <w:gridCol w:w="1891"/>
        <w:gridCol w:w="1449"/>
        <w:gridCol w:w="739"/>
        <w:gridCol w:w="1357"/>
      </w:tblGrid>
      <w:tr w:rsidRPr="003A591A" w:rsidR="003A591A" w:rsidTr="00D8140F">
        <w:trPr>
          <w:trHeight w:val="915"/>
        </w:trPr>
        <w:tc>
          <w:tcPr>
            <w:tcW w:w="229"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RB</w:t>
            </w:r>
          </w:p>
        </w:tc>
        <w:tc>
          <w:tcPr>
            <w:tcW w:w="706"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NAZIV I SJEDIŠTE VJEROVNIKA</w:t>
            </w:r>
          </w:p>
        </w:tc>
        <w:tc>
          <w:tcPr>
            <w:tcW w:w="35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OIB VJEROVNIKA</w:t>
            </w:r>
          </w:p>
        </w:tc>
        <w:tc>
          <w:tcPr>
            <w:tcW w:w="632"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ADRESA</w:t>
            </w:r>
          </w:p>
        </w:tc>
        <w:tc>
          <w:tcPr>
            <w:tcW w:w="688"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GRAD</w:t>
            </w:r>
          </w:p>
        </w:tc>
        <w:tc>
          <w:tcPr>
            <w:tcW w:w="627"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472954" w:rsidRDefault="00BD4195">
            <w:pPr>
              <w:overflowPunct/>
              <w:autoSpaceDE/>
              <w:autoSpaceDN/>
              <w:adjustRightInd/>
              <w:jc w:val="center"/>
              <w:textAlignment w:val="auto"/>
              <w:rPr>
                <w:bCs/>
              </w:rPr>
            </w:pPr>
            <w:r w:rsidRPr="003A591A">
              <w:rPr>
                <w:bCs/>
              </w:rPr>
              <w:t>PRIZNATA TRAŽBINA (HRK)</w:t>
            </w:r>
          </w:p>
        </w:tc>
        <w:tc>
          <w:tcPr>
            <w:tcW w:w="612"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472954" w:rsidRDefault="00BD4195">
            <w:pPr>
              <w:overflowPunct/>
              <w:autoSpaceDE/>
              <w:autoSpaceDN/>
              <w:adjustRightInd/>
              <w:jc w:val="center"/>
              <w:textAlignment w:val="auto"/>
              <w:rPr>
                <w:bCs/>
              </w:rPr>
            </w:pPr>
            <w:r w:rsidRPr="003A591A">
              <w:rPr>
                <w:bCs/>
              </w:rPr>
              <w:t>OSPORENA TRAŽBINA (HRK)</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RAZLOG OSPORAVANJA</w:t>
            </w:r>
          </w:p>
        </w:tc>
        <w:tc>
          <w:tcPr>
            <w:tcW w:w="23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OVRŠNA ISPRAVA</w:t>
            </w:r>
          </w:p>
        </w:tc>
        <w:tc>
          <w:tcPr>
            <w:tcW w:w="43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IZNOS OVRŠNE ISPRAVE</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FILIPOVIĆ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98455556343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PAZINSKA 25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52440 POREČ</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105.169,84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DOMAGOJ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41205488947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DONJE POKUPLJE 36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180.185,81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207.883,14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GRUBIĆ SANDRA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45110979101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VISOČE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358.667,18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ATALIĆ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43394363411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POTOČNJAKOVA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831.938,09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SABLJIĆ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95685881706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BADOVINČEVA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10.189,31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10.189,31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KRILIĆ DARIO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97050452012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KOLAREC 51,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48268 GORNJA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11.739,75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DOMINIK</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8054843609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RAFE BARIŠIĆA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4.302,16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ŠARGAČ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57526198103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BREZNICA 143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42225 BREZNIČKI HUM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30.057,68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SABLjIĆ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95685881706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BADOVINČEVA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39.089,64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39.089,64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LEČEN DEJAN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99742151784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VUKOVARSKA ULICA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9.672,39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9.672,39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F14F7E" w:rsidP="00A34C30" w:rsidRDefault="00BD4195">
            <w:pPr>
              <w:overflowPunct/>
              <w:autoSpaceDE/>
              <w:autoSpaceDN/>
              <w:adjustRightInd/>
              <w:textAlignment w:val="auto"/>
              <w:rPr>
                <w:bCs/>
              </w:rPr>
            </w:pPr>
            <w:r w:rsidRPr="003A591A">
              <w:rPr>
                <w:bCs/>
              </w:rPr>
              <w:t>SABLJIĆ LIDIJA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23636759399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BADOVINČEVA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26.759,48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p w:rsidRPr="003A591A" w:rsidR="00F14F7E" w:rsidP="00A34C30" w:rsidRDefault="00F14F7E">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F14F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HORVATIĆ ZLATKO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31034506926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J.ANDREISA 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31.075,17</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JERBIĆ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18174839663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BOSUTSKA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38.300,70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VUKSAN-ČEČURA VIŠNJA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03373199890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POTOČNJAKOVA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11.190,10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157.313,04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11.190,10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VUČINOVIĆ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93863972793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OREŠKOVIĆEVA 6 V</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21.930,60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MAMIĆ JADRANKA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53164166032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REMETINEČKI GAJ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211.565,18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OBAD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42605805712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HUM BISTRIČKI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49246 MARIJA BISTRICA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62.908,37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SENIČAR TIHOMIR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69678470810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LJ.GAJA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60.658,64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NEUWIRTH TIBOR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46094810539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MILANA REŠETARA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69.394,24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VIDOVIĆ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46861237378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MILANA NEMČIĆA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76.842,44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KOBER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99814089636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DOBRONIĆEVA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4.811,00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4.811,41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KRAJINOVIĆ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86447518089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OPATINEC 123/A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34.353,09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BREKALO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49427458050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PREPUŠTOVEČKI OD. 21, SOBLINEC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16.988,96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16.988,96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MARTINEC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8186838297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MLINSKA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STRMEC SAMOBORSKI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72.035,25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79.785,25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ORCT VLATKO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81784946902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HORVATOVA 33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91.626,56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F14F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26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BRNČIĆ GORAN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64498541663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BOGIŠIĆEVA 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21.274,45</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57404558518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JALŠEVEC NART.ŠKOLSKA 42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SRLO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54.888,44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PEJAKOVIĆ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17829511243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JANKA STJEPUŠINA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10.962,77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10.962,77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MANDIĆ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71951222753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PODČUNDIĆ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71.973,83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71.973,83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CVEK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67595143755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KONJŠČINA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49282 KONJŠČINA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123.050,00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GLUŠČIĆ MILJENKO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98195730487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NOVO SELO BOSILJEVO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92.829,72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KRSTIĆ VLASTIMIR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76953710348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ODAKOVA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29.021,01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POLANEC KRUNOSLAV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32641213866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BREZOVEC 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40313 SVETI MARTIN NA MURI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21.112,33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 Društva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MIRKOVIĆ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9665537562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BRESTAČA 217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42.032,43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48.307,32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HODAK NEHAJKA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44473602869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BAŠČANSKE PLOČE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26.660,08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26.660,08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KALIĆ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1793250969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IVANA MAŽURANIĆA 68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24.219,55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25.730,70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IDŽAN LJUBA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96667257878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 KOLARA 43 B, 10410 VEIKA GORICA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92.963,38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94.463,38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21195233023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POLJE RADIĆA 3, UZDOLJE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8.787,69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8.787,69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VLAHOVIĆ VLASTA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69015494124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ALBAHARIJEVA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102.250,45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117.750,45</w:t>
            </w:r>
          </w:p>
        </w:tc>
      </w:tr>
      <w:tr w:rsidRPr="003A591A" w:rsidR="003A591A" w:rsidTr="00F14F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40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HAVOJ JOSIP</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78410419968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BELJEVINA M. GUPCA 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34511 ĐURĐENOVAC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119.373,07</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DUKARIĆ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72946709920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HORVAĆANSKA CESTA 75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115.970,84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BIFEL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10752189529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IVANA MAŽURANIĆA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120.944,12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127.388,14</w:t>
            </w:r>
          </w:p>
        </w:tc>
      </w:tr>
      <w:tr w:rsidRPr="003A591A" w:rsidR="003A591A" w:rsidTr="00D8140F">
        <w:trPr>
          <w:trHeight w:val="222"/>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ŽIŽAK IVANA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84602055857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PAVLENSKI PUT 5C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120.472,58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je povučena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120.472,58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BUSAK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13268163610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LEKENIK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38.457,36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44.679,94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GALETIĆ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38177704231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A.KUZMANIĆA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101.084,03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23.386,80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PETEK RAJKO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53763289093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ĐURMANEC 69A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ĐURMANEC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51.723,23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56.945,45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 GRABAR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75985917259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VETERNIČKA 77A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MIHOVLJANI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165.573,38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189.760,62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LJUBINKO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76567101595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BRUNE BUŠIĆA 42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50.781,20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60.903,16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KOBER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99814089636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DOBRONIĆEVA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89.279,64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106.664,99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KONIGSKNECHT VESNA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23518070273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LANIŠTE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79.794,14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81.794,14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VEVERKA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30655964777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BULATOVA 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48.635,11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48.635,11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77770505989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ANTE MIKE TRIPALA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101.643,83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103.143,83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ĐEREK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48291025023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JABLANSKA ULICA 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99.655,93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127.655,93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ALOJZIJE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09715557704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TUŠILOVIĆ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47241 CEROVAC VUKMANIČKI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80.291,41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80.291,41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JULARIĆ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18713260118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KRNJAK 30/B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F14F7E"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92.532,50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92.532,50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SESAR DALIBOR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71556967140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 VJENCESLAVA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A048B6" w:rsidP="00A34C30" w:rsidRDefault="00BD4195">
            <w:pPr>
              <w:overflowPunct/>
              <w:autoSpaceDE/>
              <w:autoSpaceDN/>
              <w:adjustRightInd/>
              <w:textAlignment w:val="auto"/>
              <w:rPr>
                <w:bCs/>
              </w:rPr>
            </w:pPr>
            <w:r w:rsidRPr="003A591A">
              <w:rPr>
                <w:bCs/>
              </w:rPr>
              <w:t>SESVETSKI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31.810,96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35.226,24</w:t>
            </w:r>
          </w:p>
        </w:tc>
      </w:tr>
      <w:tr w:rsidRPr="003A591A" w:rsidR="003A591A" w:rsidTr="00FE09F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57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LUKAČEVIĆ IVICA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23826855592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VELIKA KOSNICA 75/A </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213.051,36</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HRGOTA FRANO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01793297873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A.STARČEVIĆA 78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33272 CERNA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198.403,78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ŠTABA ELA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34152711527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 ORANIČKI ODVOJAK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94.191,38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86.330,88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ŠOBAK ROBERT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96122827504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BUDIM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42250 LEPOGLAVA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53.055,64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53.055,64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BINGULA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53815497551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MARTINŠĆINA 63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65.536,03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KRAJNIK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92509480900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VINIPOTOK 68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12.787,77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ŠVEC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43932766079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HRAŠĆINA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49283 HRAŠĆINA TRGOVIŠĆE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62.012,14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LEČEN DEJAN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99742151784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VUKOVARSKA ULICA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30.550,81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30.550,81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KUREČIĆ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77098635305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BRAĆE RADIĆA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56.618,88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JELEČ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23531359279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POSAVSKA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10415 NOVO ĆIĆE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9.689,84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STJEPANJEK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92342662954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ZUMBULSKA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30.806,18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30.806,18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MIHALJEVIĆ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31918090899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GLAVNA 42D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27.628,10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27.628,10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ĐEREK DRAGICA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35199163012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JABLANSKA 28/3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54.815,94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KARLO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11945750233</w:t>
            </w:r>
          </w:p>
          <w:p w:rsidRPr="003A591A" w:rsidR="008641EC" w:rsidP="00A34C30" w:rsidRDefault="008641EC">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MLAKOVAC 14/A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75.823,20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75.823,20</w:t>
            </w:r>
          </w:p>
        </w:tc>
      </w:tr>
      <w:tr w:rsidRPr="003A591A" w:rsidR="003A591A" w:rsidTr="00F14F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71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MARAČIĆ ILIJA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91994479490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TUK 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302.786,64</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RAMIĆ BOROJEVIĆ MIRELA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72734824497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VAJDIN VIJENAC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33.217,69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27.000,00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ŠANTEK BISERKA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91403066468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MIRAMARSKA 15A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69.266,58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57.393,07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GORANA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80416135283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LAGINJINA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69.286,47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57.000,00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PEĆARIĆ FRANE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81149468632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 TRNJANSKI NASIP BR.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27.727,81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25.409,48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ŠPEHAR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11857442818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MATIJE DIVKOVIĆA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15.203,88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10.954,49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VRLJIĆ SENDI</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05245538097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ANTE TOPIĆ MIMARE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22.721,10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16.828,18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BINIČKI MILIVOJ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83586276229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SREDNJACI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18.251,67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13.307,91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ŽUGAJ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20390391238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SISAČKA 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BUŠEVEC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25.391,26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40.000,00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SUČIĆ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32660964602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59.603,21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51.861,74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ĆOSIĆ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25146248916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MIČEVEC, KLENOVIĆEVA ULICA 18A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34.157,42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34.225,92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00030840267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BURIĆEV ODVOJAK 27A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40.587,35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40.635,09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HUCIKA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73977257268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GORNJAKI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HRAŠĆINA-TRGOVIŠĆE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19.963,47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19.963,47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DUGANDŽIJA NEDJELJKO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17914099451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STARO SELO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81.775,71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24084984409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ANTUNA STRGARA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6.700,95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28259653308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D.JAVORANJ 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44440 DVOR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16.192,13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8"/>
                <w:szCs w:val="18"/>
              </w:rPr>
            </w:pPr>
            <w:r w:rsidRPr="003A591A">
              <w:rPr>
                <w:bCs/>
                <w:sz w:val="18"/>
                <w:szCs w:val="18"/>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02044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87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JELIĆ IVICA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67499885995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KARLOVAČKA 72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47303 JOSIPDOL</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2.552,43</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MANDIĆ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96952074149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OTOK OŠTARIJSKI 30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47302 OŠTARIJE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6.914,82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JELEČ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23531359279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POSAVSKA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10415 NOVO ĆIĆE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4.270,90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MATIŠIĆ IVANKA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90413915505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1.292,20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CAR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70476792805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T.S.V.F.KSAVERSKOG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73.569,47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SCHMITT WALTER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67305281383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KOHANJAC 3/D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47276 ZAKANJE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99.538,17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99.538,17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ČIKEŠ NATALIJA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43732951833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TIJARDOVIĆEVA ULICA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30.159,82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26.411,12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KRPIĆ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56688097795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 PEJAKOVIĆA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4.699,81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3.322,37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LEČEK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95096633643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MATE BOŽIČEVIĆA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5.057,76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VIDAKOVIĆ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71766383104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BREZOVEC ZELINSKI 3F</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ZELINA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102.458,67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92.554,92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KOLAR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26673617721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IVANA MAŽURANIĆA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55.814,20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MIRKOVIĆ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88627055705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BRESTAČA 217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48.918,68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61.936,03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REJC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13668591801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SLAVKA KOVAAČIĆA 28B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SESVETSKI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24.968,08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32.999,10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MRAZOVIĆ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65164944233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 PETRUŠEVAC IV ODV.48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80.593,49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4840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TRPUTEC NIKOLA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10292177277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GOLOBREŠKA 3C</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19.795,31</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19.795,31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ŠIŠAKOVIĆ ROBERT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5754112448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KOLAROVA ULICA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33.503,50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34.828,71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LIVUN SELMA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96471809333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DUKLJANINOVA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143.392,52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9.711,08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SABLJIĆ LIDIJA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23636759399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BADOVINČEVA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19.081,09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KORDIŠ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29163019149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ŠTEFANOVEC 151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78.190,23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JE NAMIRENA U CJELOSTI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126.000,00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HARAMUSTEK RUŽICA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04652282127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MIJE SILOBODA BOLŠIĆA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NOVI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1.083,98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OSMAKČIĆ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42465233321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LUKŠIĆ GORNJI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32.301,39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LIVOJEVIĆ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44007596489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B.LORKOVIĆA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36.400,21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36.400,21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PERA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70632749731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P.PRERADOVIĆA 57,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33517 MIKLEUŠ</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82.275,74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HREN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55268205702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SELČINSKA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4.000,00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OBRAČUN NIJE PRILOŽEN</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BOLF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50092383445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PRISAVLJE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12.769,16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12.769,16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ZGORELEC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32050127290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DEKLEŠANEC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43268 GORNJA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9.141,43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MEJAŠKI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66120635364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ZADRAD 60/B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83.583,06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p w:rsidRPr="003A591A" w:rsidR="0048407E" w:rsidP="00A34C30" w:rsidRDefault="0048407E">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F14F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114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PEZO IVAN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40768000239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UL.KLJENOVAC 12,LOKVIČIĆI</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21263 KRIVODOL</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88.924,64</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20363567260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BREZOVA GLAVA 3D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CEROVAC VUKMANIĆKI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137.647,56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Nepravomoćna presuda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VULETIĆ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66796436542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BAŠĆINSKA CESTA 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101.995,30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85.985,29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ČELAN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39092063882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JASENICE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23450 OBROVAC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23.736,14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GRGIĆ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25803799351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BARTOLA KAŠIĆA 50B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75.805,40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87.476,30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ŠUBARIĆ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75093667947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KIHALAC 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21.274,77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34.957,40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NIMAC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04691623231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OZALJSKA 88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20.942,66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29.053,13</w:t>
            </w:r>
          </w:p>
        </w:tc>
      </w:tr>
      <w:tr w:rsidRPr="003A591A" w:rsidR="003A591A" w:rsidTr="00D8140F">
        <w:trPr>
          <w:trHeight w:val="66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SCHNEIDER SANJA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05338199256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A.POMORACA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=E1136</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32.865,83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 u iznosu 16.655,52, a preostali dio je osporen zbog nepravomoćne presude</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KATAVIĆ MANDA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03946071209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DUBRAVA 245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83.169,80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90.037,12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HARAMUSTEK RUŽICA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04652282127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MIJE SILOBODA BOLŠIĆA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NOVI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24.190,61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ZUPČIĆ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21791638007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DON MIHOVILA ĆURKOVIĆA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91.776,46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ZAJEC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64867136020</w:t>
            </w:r>
          </w:p>
          <w:p w:rsidRPr="003A591A" w:rsidR="0048407E" w:rsidP="00A34C30" w:rsidRDefault="0048407E">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DEANOVEČKA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125.251,65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70.524,40</w:t>
            </w:r>
          </w:p>
        </w:tc>
      </w:tr>
      <w:tr w:rsidRPr="003A591A" w:rsidR="003A591A" w:rsidTr="004840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HREN MARICA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55268205702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SELČINSKA 7</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SESVETE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47.596,72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17.027,45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13629726031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ŠAŠINOVEC, KRAPINSKA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32.766,31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50.867,93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TRIFONOV MAXIM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16520588891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VLADIMIRA RUŽDJAKA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42.586,45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42.586,45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14705366161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RIBARSKA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HRVATSKI LESKOVAC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114.992,47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134.938,99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92641819350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KIPIŠĆE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10434 STRMEC </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302.785,45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302.785,45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BUNTAK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11046448031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TOPLIČKA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KRAPINSKE TOPLICE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47.360,83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PRIZNATO PO DRUGOJ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BRAJAK BORIS</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58388621459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KALINOVAC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124.406,50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TOTIĆ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59031389183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LAŠVANSKI PUT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131.652,55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143.277,25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69533476007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SVETICE 50/I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90.041,17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 xml:space="preserve"> SUDSKI SPOR U TIJEKU </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ŽARKO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35310824318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SEDAM KAŠTELA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SPLIT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28.347,44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POTURICA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70057941070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PODGORA 54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STUBICA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42.268,78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42.268,78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KORETIĆ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90223660824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FIJANOVA ULICA 13D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JAKOVLJE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40.326,04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34.916,67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CARIĆ SRĐAN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21863613657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BRŠLJANICA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43282 V.VUKOVJE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76.732,86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KAJINIĆ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26208120964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POGGORJE KRNJAČKO 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17.199,88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TRIFONOV MAXIM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16520588891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VLADIMIRA RUŽDJAKA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42.586,45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TRAŽBINA PRIZNATA POD RED.BR. 128</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FA6B8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141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HADŽIPAŠIĆ IFET</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04804232652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NEDEŠĆINA 119</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52231 NEDEŠĆINA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150.000,00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402"/>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43256315285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GRADIŠĆANSKA ULICA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352.862,75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176.007,03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Odnosi se na dr</w:t>
            </w:r>
            <w:r w:rsidRPr="003A591A" w:rsidR="0031648C">
              <w:rPr>
                <w:bCs/>
              </w:rPr>
              <w:t>uštvo Hidroelektra plan d.o.o. u</w:t>
            </w:r>
            <w:r w:rsidRPr="003A591A">
              <w:rPr>
                <w:bCs/>
              </w:rPr>
              <w:t xml:space="preserve"> stečaju</w:t>
            </w:r>
            <w:r w:rsidRPr="003A591A" w:rsidR="005A3871">
              <w:rPr>
                <w:bCs/>
              </w:rPr>
              <w:t>. Stečajni upravitelj navodi kako se ovršna isprava i potraživanje vjero</w:t>
            </w:r>
            <w:r w:rsidRPr="003A591A" w:rsidR="0031648C">
              <w:rPr>
                <w:bCs/>
              </w:rPr>
              <w:t>vnika u o</w:t>
            </w:r>
            <w:r w:rsidRPr="003A591A" w:rsidR="005A3871">
              <w:rPr>
                <w:bCs/>
              </w:rPr>
              <w:t>sporenom iznosu odnosi na Hidroelektra plan d.o.o.</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176.007,03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DUGANDŽIJA NEDJELJKO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17914099451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STARO SELO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33.301,73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41.917,12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JELENA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88940734536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BURIĆEV ODVOJAK 21A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31.372,48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31.372,48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43256315285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GRADIŠĆANSKA ULICA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59.652,29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60.903,86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ŠIKMAN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88710437644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KRUŽNA ZADVORSKA ULICA I. Odv.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32.565,50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85.056,22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32.565,50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FURDA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80185018337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DUGOSELSKA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63.059,97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63.059,97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24280313870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STIPANČIĆEV A19/3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301.218,02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ŽIGIĆ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50962165966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OPOROVEČKA 119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21.732,69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FA6B8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150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KAJINIĆ JOZEFINA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35155236782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POSAVSKA 31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10415 NOVO ĆIĆE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15.970,34</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ŠIKMAN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88710437644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KRUŽNA ZADVORSKA ULICA I. Odv.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40.602,58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DVA PUTA DOSTAVLJENA TRAŽBINA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222"/>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AVGUSTINOVIĆ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06724428917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STARA PLOŠĆICA 50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BEREK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11.099,10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11.099,10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ŠEBALJ MARIJA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80999222993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HRASTELNICA 41/B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12.415,58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MAMIĆ JADRANKA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53164166032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REMETINEČKI GAJ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211.565,19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DRUGOJ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LEČEK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95096633643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MATE BOŽIĆEVIĆA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3.575,41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LUKIĆ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60006467728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POPINA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277.292,74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JURČIĆ MIRKO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70010573984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KORAČEVA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17.454,80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BILOGREVIĆ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31413316883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GRADNA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59.800,69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63.300,69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BILOGREVIĆ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54169745176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FRANJE JURINCA 70A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59.744,20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45.234,87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42787014764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PROZOR 58A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74.462,75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55.521,81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PARADŽIK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32409036939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BRAVAR-BARAKE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ZATON OBROVAČKI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13.564,18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13.564,18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CRNJAC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85158299128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SUKOŠANSKA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79.771,17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8514AF">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163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MAMIĆ JADRANKA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53164166032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REMETINEČKI GAJ 21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90.973,29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89.622,58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MIJAČ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68784959332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 KOVAČIĆA 21 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69.848,60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42.836,86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BIĆANIĆ STANISLAV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75583084558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BANOVA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438.655,12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152.982,83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RAKO NADA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96905461024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MAKSIMIRSKO NASELJE IV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90.099,71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90.099,71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ŠUPUKOVIĆ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04923339034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MADŽARI 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CAPRAG</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48.051,25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50.501,25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ŽUNIĆ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10281317537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DULEPSKA 39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90.069,74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48.594,44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MIKEC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48942118661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KRAJIŠKA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15.190,48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PERNAR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34318816691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7, STANČIĆ</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58.663,92</w:t>
            </w:r>
          </w:p>
        </w:tc>
        <w:tc>
          <w:tcPr>
            <w:tcW w:w="46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MARINČIĆ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29655938037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PERENATSKA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191.911,95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BOGUNOVIĆ KATARINA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58924912542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DOMASLOVEC III KRMICA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10430 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11.230,63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11.230,63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17812567054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FRUŠKOGORSKA 12, DUMOVEC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10361 SESVETSKI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56.254,59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5.400,00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30456743717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BOKANE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54522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vAlign w:val="center"/>
            <w:hideMark/>
          </w:tcPr>
          <w:p w:rsidRPr="003A591A" w:rsidR="00BD4195" w:rsidP="00472954" w:rsidRDefault="00BD4195">
            <w:pPr>
              <w:overflowPunct/>
              <w:autoSpaceDE/>
              <w:autoSpaceDN/>
              <w:adjustRightInd/>
              <w:jc w:val="center"/>
              <w:textAlignment w:val="auto"/>
              <w:rPr>
                <w:bCs/>
              </w:rPr>
            </w:pPr>
            <w:r w:rsidRPr="003A591A">
              <w:rPr>
                <w:bCs/>
              </w:rPr>
              <w:t>51.003,31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je povučena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PERAK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13480715418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GRADEC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28.571,96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39.321,96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BINGULA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07829152587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MATIRŠČINA 176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64.684,29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72.364,29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CURAČ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79501511647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MIHANOVIĆEVA 61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31540 DONJI MIHOLJAC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26.668,89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33.768,89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DOLČIĆ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88622205115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LAZ BISTRIČKI 228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49246 MARIJA BISTRICA</w:t>
            </w:r>
          </w:p>
          <w:p w:rsidRPr="003A591A" w:rsidR="007B3935" w:rsidP="00A34C30" w:rsidRDefault="007B3935">
            <w:pPr>
              <w:overflowPunct/>
              <w:autoSpaceDE/>
              <w:autoSpaceDN/>
              <w:adjustRightInd/>
              <w:textAlignment w:val="auto"/>
              <w:rPr>
                <w:bCs/>
              </w:rPr>
            </w:pP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34.409,54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p w:rsidRPr="003A591A" w:rsidR="007B3935" w:rsidP="00A34C30" w:rsidRDefault="007B3935">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7B393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179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KUNDAJICA LUKA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53075334899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ANDRIJE ŽAJE 35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9.977,72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13.722,72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GRMAČA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81863179531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PAPUČKA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23.671,69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31.971,69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KRAJTER DARIO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79701436408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LJUDEVITA GAJA 3K</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126.558,64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RAJTARIĆ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59477072040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V.VARIČAKA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33.712,66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38.627,89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SUČIĆ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32660964602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88.699,15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97.546,52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43715359785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REPULČEVA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KLINČA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119.025,24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128.173,92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SUČIĆ AGNEZIJA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34107615071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154.340,93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77770505989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ANTE MIKE TRIPALA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27.030,28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BAKULA LJUBO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21053585501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RIM 31/C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77.452,61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87.044,43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BAREC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94261079230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TOPOLJE, BABIĆEVA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10316 DUBROVČAK LIJEVI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45.219,82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53.601,89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DASOVIĆ TOMO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29890926643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LOVAČKA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52.937,16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57.951,33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PINTARIĆ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82720644944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N.TESLE 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42202 TRNOVEC BARTOLOVEČKI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59.291,41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64.491,44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TURKOVIĆ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34763500799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I.MAŽURANIĆA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10362 KAŠINA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31.245,59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35.303,56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KLARIĆ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20819683472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MUŽILOVČICA 73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44203 GUŠĆE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57.860,54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65.968,22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MANDIĆ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71951222753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PODČUNDIĆ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64.934,26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71.726,36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ŽGELA DRAGICA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32626152179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FURIJAN 126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47240 SLUNJ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10.943,34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7B393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195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STJEPAN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75634784925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LETINAC 17</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56.616,64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56.616,64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RAMIĆ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51530126837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SELNIČKA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92.187,87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MIKULAN MIHAEL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38963308314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PREKOPA 39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PREKOPA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3.600,00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SRŠA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13922926715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VUGRIŠINEC 76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VUGRIŠINEC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3.600,00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BUNTAK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11046448031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TOPLIČKA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KRAPINSKE TOPLICE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17.359,41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19.359,41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FUMIĆ DARIJO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70299275424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S.JAVORA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44.999,73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46.099,73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75634784925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LETINAC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56.616,64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DRUGOJ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BELAN ROBERT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10513717585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VIJENAC FRANE GOTOVCA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8.000,00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BADLAJ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39184866825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HORVAĆANSKA C.17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15.499,88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AUGUSTINOVIĆ DARIJA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75198770513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MARJANOVIĆEV PRILAZ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4.614,37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KIRIN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45278811417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KUPČINA 418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10451 PISAROVINA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12.120,06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HALILČEVIĆ DŽEMAL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54265895662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MAKSA CAJNERA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5.934,64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36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JERBIĆ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18174839663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BOSUTSKA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20.000,00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U prilogu nema obračuna  zateznih kamata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20.000,00</w:t>
            </w:r>
          </w:p>
        </w:tc>
      </w:tr>
      <w:tr w:rsidRPr="003A591A" w:rsidR="003A591A" w:rsidTr="007B393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208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TRTANJ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52111423199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JELVICA 21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2.665,53</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VUČETIĆ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12083054843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KRIŽPOLJE 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2.385,83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ROSO SLOBODAN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33661888989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A.NUJIĆA 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2.704,87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DUJIĆ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76195367009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ŽELJANSKA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37.181,63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41.797,75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MARTINOVIĆ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28175099146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GUŠĆE 231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44203 GUŠĆE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50.648,35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60.334,08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GAŠPARIĆ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70947562978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 18/B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291.354,32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JAGARINEC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40064983076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JAMNO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42254 TRAKOŠĆAN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18.403,52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VUKSAN-ČEČURA VIŠNJA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03373199890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POTOČNJAKOVA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257.080,67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NEMA U POSLOVNIM KNJIGAMA</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IVANKOVIĆ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61768194906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EMILA LAŠOVSKOG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13.543,56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RUBINIĆ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48557775376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G.DESINEC, STARČEVIĆEVA 44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JASTREBARSKO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2.386,09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BOLJAT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43255368618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SLAVKA BATUŠIĆA 11/3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64.565,47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ŠIMUNOVIĆ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05652705324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ZAGRADI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51513 OMIŠALJ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27.942,42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91245418531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KRALJI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12.674,57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F5716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221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DRAGAN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44929415088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1.LEDINSKI ODVOJAK 16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11.097,32</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ŠUMIĆ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39424053622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T.A.AMIHANOVIĆA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2.383,78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BUBALO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33725269177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TRPUCI DONJI 60A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16.436,68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POSARIĆ DRAGICA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34162780546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VRTAČA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2.388,40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59444122231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LIPICE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70.727,21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AČKAR STIPE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14340362920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ZASTAVNICE 34  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10251 HRVATSKI LEKOVAC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16.481,18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ZJAČIĆ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33761484540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ŠIBENSKIH VATROGASACA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ŠIBENIK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37.812,31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37.812,31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PEŠUT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06797525246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SELŠČINSKA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11.624,60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MATIŠIĆ IVANKA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90413915505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24.435,75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PERŠE VINKA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85760304788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KRALJEVIĆA MIROSLAVA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24.258,81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DRUGOJ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VOJVODA IVA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59155787740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MILOVANA GAVAZZIA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76.842,84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79.342,84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KOVAČIĆ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54003030344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LIČKO LEŠĆE 236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53224 LIČKO LEŠĆE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80.197,06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80.197,06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STOJČIĆ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1,03206E+11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BIBINJSKA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162.239,91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162.239,91</w:t>
            </w:r>
          </w:p>
        </w:tc>
      </w:tr>
      <w:tr w:rsidRPr="003A591A" w:rsidR="003A591A" w:rsidTr="00F5716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234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VRATARIĆ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00523881699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VOJMILA RABADANA 68 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115.948,65</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JELIĆ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09486218812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CAMBIERIEVA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209.846,68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PENDIĆ FILIP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03378260888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DRAGE ŠĆITARA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30.070,88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32.212,80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30.070,88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02854225476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BOLNIČKA CESTA 3/E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304.667,94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337.167,94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ŠILJEG ZRINKO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95765391294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DRAGE GERVAISA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344.012,84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BOLF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50092383445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PRISAVLJE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135.986,56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154.184,31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STOJANOVIĆ RADENKO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62556243406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A.ŽAJE 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384.735,16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DŽEHVEROVIĆ SULEJMAN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74371534055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MARINIĆI, STRAŽA 66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86.062,02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SUČIĆ AGNEZIJA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34107615071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78.731,45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68.662,80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43715359785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REPULČEVA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KLINČA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45.046,02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38.276,93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PERŠE VINKA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85760304788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KRALJEVIĆA MIROSLAVA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55.745,25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46.228,28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VRLJIĆ SENDI</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5245538097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ANTE TOPIĆ MIMARE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132.090,40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105.125,00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BAKULA LJUBO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21053585501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RIM 31/C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57.482,35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49.485,73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KRKLEC RUŽA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98716696819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LAURENČIĆEVA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44.526,43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37.942,03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ŠPEHAR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11857442818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MATIJE DIVKOVIĆA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38.774,11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38.896,92</w:t>
            </w:r>
          </w:p>
        </w:tc>
      </w:tr>
      <w:tr w:rsidRPr="003A591A" w:rsidR="003A591A" w:rsidTr="00F5716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249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BINIČKI MILIVOJ</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83586276229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SREDNJACI 19</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86.371,06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71.815,45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VUKANČIĆ IVANKA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99822785769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41.039,12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35.474,19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PEĆARIĆ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75162562994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5.TRNJANSKI NASIP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5.179,28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5.671,32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RASTIĆ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88694168297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 18/B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86.162,68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88.662,68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LOPAC DENIS</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99104728904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STIPE JAVORA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86.746,66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94.371,66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PEHAREC VLATKA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69801170910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D.KODRMANA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7.200,00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68.633,45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7.200,00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PEZER ZVONIMIR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23156300509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J.MIHANOVIĆA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13.852,16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GLAVAŠ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72990308294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POSEDARSKA 11/G</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9.082,52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JANTOLEK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76830597023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JERTOVEC 107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49282 KONJŠČINA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28.620,36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28.620,36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ŠERER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31608874924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MEDARSKA 59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71.908,65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82.348,97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DRAŽENOVIĆ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88866766552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DRAŽENOVIĆ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62.148,09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62.148,09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95785324991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BRČEVAC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15.813,01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obračunu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ŠVEC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43932766079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HRAŠĆINA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49283 HRAŠĆINA TRGOVIŠĆE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29.398,57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29.398,57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BEŠIĆ MIRSAD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94091445631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IVANA BUIĆA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52.025,49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52.025,49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PINTEK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30344901832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A.ŠENOE 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66.149,98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76.199,98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TOKIĆ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48210010639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MAREKOVIĆEVA 5, JALŠ.BREŠKI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93.282,29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108.838,69</w:t>
            </w:r>
          </w:p>
        </w:tc>
      </w:tr>
      <w:tr w:rsidRPr="003A591A" w:rsidR="003A591A" w:rsidTr="00F5716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265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GLUIĆ NIKOLA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90308977492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KNEZA MISLAVA 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21230 SINJ</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245.225,72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28.267,33</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PO PRESUDI ŽS ZAGREB</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245.225,72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AORT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4323472109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GFRANKOPANSKA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118.054,21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118.054,21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AČKAR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14340362920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ZASTAVNICE 34  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10251 HRVATSKI LEKOVAC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16.491,62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16.491,62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ALEKSIĆ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02696374206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BUKOVNIČKA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11.156,18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11.156,18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ALIŠIĆ SNJEŽANA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40926286792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16.733,15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16.733,15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ALPEZA TONKA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29685638414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VUROČKA 70 A OTOK NARDSKI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34.001,73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34.001,73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ANDREJIĆ KRISTA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70409689804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SVETI BRCKO 60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39.175,07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39.175,07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ANDRIĆ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77710007882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BERAVCI  281/A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35221 VELIKA KOPANICA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ANDRIĆ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88826411328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RADNIČKO NAS.PRILAZ II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43000 BJELOVAR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10.511,88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10.511,88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ANDRIĆ-VUKANČIĆ DAVID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67064276221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9.GARDIJSKE BRIGADE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27.502,50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27.502,50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ANDRIJEVIĆ SLAVEN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02194473480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DONJE PREDRIJEVO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33515 ORAHOVICA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21.977,75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21.977,75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ANTUNOVIĆ PAVO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66185536366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ŠTEFANI 12/C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51216 VIŠKOVO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17.322,77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17.322,77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ANTUNOVIĆ TIHOMIR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84061148352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REZOVAČKI PUT 62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33000 VIROVITICA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14.505,94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14.505,94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ANUŠIĆ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08010290553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3C VINOGRADSKI ODV.9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10312 KLOŠTAR IVANIĆ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4.397,57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4.397,57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APOLOVIĆ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68236990046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VELIKO SVINJAČKO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44203 GUŠĆE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22.720,43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22.720,43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ASHOUR SHADI K H</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5.208,28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5.208,28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ATALIĆ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43394363411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POTOČNJAKOVA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19.683,91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 </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19.683,91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AVGUSTINOVIĆ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06724428917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STARA PLOŠČICA 50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43232 BEREK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11.099,10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F5716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283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AVGUSTINOVIĆ IVICA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25235765929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SELNICA,ŠČITARJEVSKA 115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19.744,36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19.744,36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AVGUSTINOVIĆ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76122832139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STARA PLOŠČICA 50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43232 BEREK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15.481,31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15.481,31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BABAN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60997712843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RAJSKI KUT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BABIĆ DŽAFER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55838702734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19.008,81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19.008,81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BABIĆ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83271594788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BIJELOPOLJE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BABIĆ MIRKO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65057651589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PUT PONIKVICA BB, KAŠTEL NOVI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221216 KAŠTEL STARI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15.012,11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15.012,11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BABIĆ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89054792879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RUŽIČNJAK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30.619,41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30.619,41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BABIĆ DRAŽAN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69404591117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PRUŽNA ULICA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2.866,26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2.866,26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BADLAJ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39184866825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HORVAĆANSKA C.17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18.568,48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18.568,48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BAGARIĆ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27198513879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LEPROVICA,PLAVIĆEVA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7.241,07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7.241,07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BAGARIĆ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61658685122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MALI DOL 22/A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51241 KRIŽIŠĆE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12.993,96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12.993,96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BAGAVAC ANTO</w:t>
            </w:r>
            <w:r w:rsidRPr="003A591A" w:rsidR="00996080">
              <w:rPr>
                <w:bCs/>
              </w:rPr>
              <w:t>, sada HYPO GROUP d.o.o., Rijeka, Užarska 28, OIB:</w:t>
            </w:r>
            <w:r w:rsidRPr="003A591A" w:rsidR="007B0874">
              <w:rPr>
                <w:bCs/>
              </w:rPr>
              <w:t xml:space="preserve"> 04938014535</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71355642156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KOTRUMANIĆA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3.981,04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3.981,04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BAGAVAC KAZIMIR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86110623438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KNEZA TRPIMIRA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14.305,38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14.305,38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BAGAVAC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89397724453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DINARSKA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11.849,25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11.849,25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BAGIĆ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87613723610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V.BECIĆA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26.102,00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26.102,00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BAGO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30364726132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ĐALSKOG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22.841,38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22.841,38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BAHTIĆ IBRAHIM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36551434347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DRENOVSKI PUT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11.501,51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11.501,51</w:t>
            </w:r>
          </w:p>
        </w:tc>
      </w:tr>
      <w:tr w:rsidRPr="003A591A" w:rsidR="003A591A" w:rsidTr="00F5716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300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BAJIĆ STIPE</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91754208700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PLINARSKA 23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21000 SPLIT</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11.597,78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11.597,78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BAJRIĆ EKREM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68325030075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UL.1.MAJA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51414 IČIĆI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13.705,40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13.705,40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BAKOVIĆ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35058614842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A.MIHANOVIĆA 30/A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12.700,73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12.700,73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BAKOVIĆ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79553862987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A.MIHANOVIĆA 30A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16.062,49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16.062,49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BAKOVIĆ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17823530447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SAMOBORSKA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20.147,44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20.147,44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BAKULA LJUBO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21053585501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RIM 31/C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BALAŽINEC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31713028510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PRESEČNO 155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42220 NOVI MAROF</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15.977,95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15.977,95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10880585986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A.HABUŠA 44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40326 SVETA MARIJA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16.944,04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16.944,04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BANIČEK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76299316103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SEKIRIŠĆE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49223 SVETI KRIŽ ZAČRETJE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15.232,90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15.232,90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59628119235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ČOVIĆI 189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53224 LIČKO LEŠĆE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15552972626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FORCURANJE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53220 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62.380,82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62.380,82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BANOVČIĆ NINOSLAV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84731264777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KERDIĆ IVO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35425 DAVOR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1.177,15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1.177,15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BARBIĆ ZORINKO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9925485202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LIPNJAK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BRCKOVLJANI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BARČIĆ JANKO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14243392664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PODREBAR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20.550,46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20.550,46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BAREC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94261079230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TOPOLJE, BABIĆEVA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10316 DUBROVČAK LIJEVI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15.218,30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BAREŠIĆ ILIJA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29378211307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JOSIPA JOVIĆ 45A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46.293,50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46.293,50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BARIĆ DAVORIN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96641127192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P.ZRINSKOG 26 KLOKOČEVIK</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35211 TRNJANI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21.126,48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21.126,48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BARIĆ IVAN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sz w:val="16"/>
                <w:szCs w:val="16"/>
              </w:rPr>
            </w:pPr>
            <w:r w:rsidRPr="003A591A">
              <w:rPr>
                <w:bCs/>
                <w:sz w:val="16"/>
                <w:szCs w:val="16"/>
              </w:rPr>
              <w:t>49218017846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KIJEVO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23410 KIJEVO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368F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318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BARIĆ IVAN </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36070858201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ŠKOLSKA 18, SV.ĐURĐ</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31552 PODGAJCI PODRAVSKI</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15.633,08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15.633,08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BARIĆ MIĆO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37062378261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KIJEVO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23410 KIJEVO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21.019,46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21.019,46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BARIĆ PEJO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19009837616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SEOCE 82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35410 NOVA KAPELA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13.861,01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13.861,01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BARKOVIĆ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23525281076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ŠVICA 214/A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53225 ŠVICA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20.701,37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20.701,37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BARKOVIĆ BRANISLAV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96329667964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LIPOVLJE 4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53220 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BARKOVIĆ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80356502345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ŠVICA 213/B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53225 ŠVICA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16.695,21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16.695,21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BAŠIĆ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1.820,52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1.820,52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BAŠIĆ MUSTAFA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21551045426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SLAVKA KOLARA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17.708,65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17.708,65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BAŠIĆ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26360131584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S.RADIĆA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20350 METKOVIĆ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19.322,55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19.322,55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BATINIĆ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95886395468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LEPROVIČKA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12.352,18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12.352,18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BATLJAN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92274704615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REBIĆEV BRIJRG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13.086,94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13.086,94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BEDEKOVIĆ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85435235373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MIĆEVAC 201/1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31.819,59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31.819,59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BEDIĆ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93266541518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GLAVINA 117, DOMAŠINEC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40318 DEKANOVEC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17.426,91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17.426,91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BEGIĆ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42001400230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SELČINSKA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18.116,07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18.116,07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BEKIĆ DUNJA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22764407736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DOBRINIĆI 19/A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47262 GENERALSKI STOL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12.574,36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12.574,36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BELAN ROBERT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10513717585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VIJENAC FRANE GOTOVCA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27.259,12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27.259,12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BELANČIĆ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44576842934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ISELJENIKA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12.563,80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15.993,48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BELIĆ ĐURO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42808891619</w:t>
            </w:r>
          </w:p>
          <w:p w:rsidRPr="003A591A" w:rsidR="008957E3" w:rsidP="00A34C30" w:rsidRDefault="008957E3">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ISTARSKA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40323 PRELOG</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15.993,48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56.021,05</w:t>
            </w:r>
          </w:p>
        </w:tc>
      </w:tr>
      <w:tr w:rsidRPr="003A591A" w:rsidR="003A591A" w:rsidTr="008957E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336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BENČIK BOŽIDAR</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76327582816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VLADIMIRA VIDRIĆA 35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56.021,05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19.730,41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BERIĆ ALAN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78268812405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LOPAŠIĆEVA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19.730,41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8.278,04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BERIĆ VANGELINA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89395631188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DANKOVEČKA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8.278,04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BEŠIĆ MIRSAD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94091445631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IVANA BUIĆA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15.117,95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BEŠLIĆ NIKO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76724424881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BRDO CVJETKOVIĆ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9.983,30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9.983,30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BEVANDIĆ MARTIN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42611774354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JURJEVEC 24 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49217 KRAPINSKE TOPLICE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5.819,76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5.819,76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BIČANIĆ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67930850026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SENJSKA 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47303 JOSIPDOL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15.808,79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15.808,79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BIČANIĆ STANISLAV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75583084558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BANOVA 169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47303 JOSIPDOL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21.524,76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21.524,76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BIČANIĆ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87993538377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VAROŠ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47306 SABORSKO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8.125,90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8.125,90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BIĆANIĆ TATJANA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23.357,84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23.357,84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BIFEL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10752189529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I.MAŽURANIĆA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10430 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26.594,62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26.594,62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BILANDŽIJA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04151392852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B.I.MAŽURANIĆA 40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44321 BANOVA JARUGA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13.775,47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13.775,47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BILANDŽIJA MILE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42070385837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JALŠAVEČKI ODVOJAK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16.391,33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16.391,33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BILANDŽIJA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16541799001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LJUDEVITA GAJA 193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48326 VIRJE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13.074,32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13.074,32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BILEN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74494662341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LIPICE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14.358,84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14.358,84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BILIĆ BORO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45173139107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DREŽNIK 40, DREŽNIK BREZOVIČKI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10.387,86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10.387,86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BILIĆ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25935877903</w:t>
            </w:r>
          </w:p>
          <w:p w:rsidRPr="003A591A" w:rsidR="008957E3" w:rsidP="00A34C30" w:rsidRDefault="008957E3">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DUBRAVA 220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27.754,29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27.754,29</w:t>
            </w:r>
          </w:p>
        </w:tc>
      </w:tr>
      <w:tr w:rsidRPr="003A591A" w:rsidR="003A591A" w:rsidTr="008957E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353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BILIĆ NIKOLA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05988707337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RADUČKA 19</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20.545,60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20.545,60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BILOGREVIĆ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31413316883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GRADNA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10430 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44.511,64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BILOGREVIĆ MILE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5169745176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FRANJE JURINCA 70A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BILJEŠKOVIĆ BOŽO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00169699376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ŽRTAVA FAŠIZMA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43500 DARUVAR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10.030,71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10.030,71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BINGULA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07829152587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MATIRŠČINA 176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BINGULA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53815497551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MARTINŠĆINA 63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BINIČKI MILIVOJ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83586276229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SREDNJACI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13.477,84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BJELOBRADIĆ DARIO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54308557417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HRIBAROV PRILAZ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BLAGAJ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4.579,35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4.579,35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BLAŠKOVIĆ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94751759825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KUČENIĆI 15/C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14.291,35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14.291,35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BLAŽANIN ANĐELA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13536540127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POLJANA Z.DRAŽIĆA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29.347,52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29.347,52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BLAŽEVIĆ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52680976722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GAGINEČKA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36.085,90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36.085,90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BLAŽEVIĆ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18798259249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VELIKO BRDO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44317 POPOVAČA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12.244,87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12.244,87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BLAŽEVIĆ PAVO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25957667645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KRALJA TOMISLAVA 294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31222 BIZOVAC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14.866,91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14.866,91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BLAŽEVIĆ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93980017839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SVETOG NIKOLE TAVELIĆA 92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33000 VIROVITICA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BLAŽEVIĆ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01973775099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BRANOVEČINA 133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31.899,51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31.899,51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BLAŽEVIĆ ZVONIMIR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24359780157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KRALJA TVRTKA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080C8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370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BLIZNAC IVICA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07937496414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LIPOVEC LONJSKI 50/A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15.798,30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15.798,30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BLIZNAC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12491635786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22.741,89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22.741,89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BOČKAJ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92569491723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JURANŠČINA 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49254 BELEC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16.332,63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16.332,63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BOGDAN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08650812138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ŽELJEZNA GORA 67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40312 ŠTRIGOVA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18.193,25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18.193,25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BOGUNOVIĆ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32301417191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NOVA 42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35220 SLAVONSKI ŠAMAC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4.113,46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4.113,46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BOGUNOVIĆ KATARINA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58924912542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DOMASLOVEC III KRMICA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10430 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10.166,99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BOKULIĆ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57298699906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JOSIPDOL SIČA 96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47303 JOSIPDOL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17.548,59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17.548,59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BOLF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50092383445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PRISAVLJE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21.604,02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BOLJAT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43255368618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SLAVKA BATUŠIĆA 11/3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2.629,51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2.629,51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BORIĆ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89132040406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KRIŽ.KAMENICA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12.224,85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12.224,85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BORIĆ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89123040406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KRIŽ, KAMENICA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7.156,18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7.156,18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BOŠKOVIĆ MARIJA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08985333552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3.RAKITSKI ODVOJAK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10437 BESTOVJE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13.229,44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13.229,44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BOŠNJAK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95157291779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BOSTANCI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31553 ČRNKOVCI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18.254,53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18.254,53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83751763967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HRVATSKOG SOKOLA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ALOJZIJE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52881660646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JABUKOVAC BANIJSKI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44204 JABUKOVAC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36.147,00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36.147,00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19549576010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LJUBIJSKA 51/A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640,80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640,80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BORKO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57926879929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KRŠ DRAGIČEVIĆA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16.758,56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16.758,56</w:t>
            </w:r>
          </w:p>
        </w:tc>
      </w:tr>
      <w:tr w:rsidRPr="003A591A" w:rsidR="003A591A" w:rsidTr="00080C8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387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BRANKO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78277297165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MILKE TRNINE 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43310 IVANIĆ GRAD</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9.490,56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KATA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93453735099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TURANJSKA 7 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13.262,69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13.262,69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07351588534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BOŽIĆI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10255 STUPNIK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12.255,62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12.255,62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44643513404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JASENICE 135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23450 OBROVAC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11.280,03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11.280,03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BRAČUN ŽARKO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20529313675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NAZOROVA 66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45.417,29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45.417,29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BRADIĆ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96860792746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ČEMERNICA, LONJSKA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10312 KLOŠTAR IVANIĆ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8.814,29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8.814,29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BRADIĆ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34691147911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M.GUPCA 8, PREDAVEC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10312 KLOŠTAR IVANIĆ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14.124,93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14.124,93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BRAJAK BORIS</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58388621459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KALINOVAC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20.962,58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20.962,58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BRAJKOVIĆ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02070673479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BIJANKINIJEVA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21.128,01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21.128,01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BRAJOVIĆ LJLILJANA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87185077527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BOŽIDARA MAGOVCA 111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181.875,28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181.875,28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BRATIĆ 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46840331288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GORNJI JUGI 15J</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51216 VIŠKOVO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41.956,19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41.956,19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BRATIĆ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06131096590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PLITVIČKA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16.880,90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16.880,90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BRATIĆ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21013745402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GORNJI JUG  15/3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51216 VIŠKOVO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49.827,66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49.827,66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BRATIĆ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61029691822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BEDEMA LJUBAVI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2.396,51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2.396,51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BRDOVČAK IGNAC</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74957161544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PIŠKOROV BRIJEG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10090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12.862,54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12.862,54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BREKALO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41465014595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JALŠOVEC NARTSKI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12.635,00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12.635,00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BREKALO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49427458050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PREPUŠTOVEČKI OD. 21, SOBLINEC</w:t>
            </w:r>
          </w:p>
          <w:p w:rsidRPr="003A591A" w:rsidR="00080C8E" w:rsidP="00A34C30" w:rsidRDefault="00080C8E">
            <w:pPr>
              <w:overflowPunct/>
              <w:autoSpaceDE/>
              <w:autoSpaceDN/>
              <w:adjustRightInd/>
              <w:textAlignment w:val="auto"/>
              <w:rPr>
                <w:bCs/>
              </w:rPr>
            </w:pP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15.239,44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p w:rsidRPr="003A591A" w:rsidR="00080C8E" w:rsidP="00A34C30" w:rsidRDefault="00080C8E">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080C8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404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BREKALO LANA </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53874574686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BUKOVAČKA C 4/G</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10.162,15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10.162,15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BRKIĆ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19344820958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SAPCI 108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35212 GARČIN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14.598,98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14.598,98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BRKIĆ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08354908433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SIGETAC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11.663,96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11.663,96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BRKIĆ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78646079044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SAPCI 108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35212 GARČIN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14.387,61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14.387,61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BRKIĆ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49942904740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OREŠJE HUMSKO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49231 HUM NA SUTLI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39.234,57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39.234,57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BRLETIĆ DAVID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55506680788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DRAŽICE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21.063,85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21.063,85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BRLETIĆ JANKO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76219385526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KRČ BOSILJEVSKI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41.609,02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41.609,02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BRLETIĆ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24895513414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HRSINA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15.774,93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15.774,93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BRNADIĆ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83484623803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A.ŠENOE 39, KRIŽ</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40321 MALA SUBOTICA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42.703,32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42.703,32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BRTAN ANTE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56560103909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MIKULANICA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44317 POPOVAČA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16.964,96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16.964,96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BRTAN ANTO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01116556873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48326 VIRJE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BRANIMIR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36250187107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I.MAŽURANIĆA 227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13.990,90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13.990,90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44929415088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1.LEDINSKI ODVOJAK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14.982,03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14.982,03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71489155049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RADIĆEVA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44321 BANOVA JARUGA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5.234,90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5.234,90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04344896729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SVETOG ROKA 7A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57404558518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JALŠEVEC NART.ŠKOLSKA 42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SRLO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14.794,19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14.794,19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18700788448</w:t>
            </w:r>
          </w:p>
          <w:p w:rsidRPr="003A591A" w:rsidR="00080C8E" w:rsidP="00A34C30" w:rsidRDefault="00080C8E">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SAMOBORSKA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080C8E"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839,69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839,69</w:t>
            </w:r>
          </w:p>
        </w:tc>
      </w:tr>
      <w:tr w:rsidRPr="003A591A" w:rsidR="003A591A" w:rsidTr="00080C8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421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IVO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78690744520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I.G.KOVAČIĆA 183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35400 NOVA GRADIŠKA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13.797,36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13.797,36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03401122569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POŽARI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33000 VIROVITICA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15.354,76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15.354,76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95678428568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NOVA SUBOCKA 68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17.649,80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17.649,80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BRTAN PEJO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31500070043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PODHUM 240, JELENJE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51218 DRAŽICE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14.328,51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14.328,51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BRUČIĆ-PAVUK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72593053632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GRTOVEC 87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49284 BUDINŠČINA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24.451,41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24.451,41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BUBALO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33725269177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TRPUCI DONJI 60A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32.420,32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32.420,32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BUBANOVIĆ BERISLAV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45887080756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JANKA RAKUŠA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52.158,40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52.158,40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BUDIJA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23216839291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TOROVI IX/10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23234 VIR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11.607,84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11.607,84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BUDIMIR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44756733908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UL.16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44318 VOLODER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30.982,92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30.982,92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BUDIMIR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36211717801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UL.9. GARDIJSKE BRIGADE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18.741,75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18.741,75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BUKARICA LJILJANA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68438755637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INTERNACIONAL.BRIGADA 37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12.003,99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12.003,99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BUKVIĆ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56705721923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G.BAZJE 174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33407 G.BAZJE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13.287,32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13.287,32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BUNČIĆ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06509475092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KOZARI BOK III ODV.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16.706,89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16.706,89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BUNGIĆ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8138683948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I.MAŽURANIĆA 219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103620 KAŠINA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20.498,02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20.498,02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BUNTAK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11046448031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TOPLIČKA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49217 KRAPINSKE TOPLICE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2.621,91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BURIĆ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39792589752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ŠVICA 67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53220 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12.933,34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12.933,34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BURZIĆ NURIJA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04383889354</w:t>
            </w:r>
          </w:p>
          <w:p w:rsidRPr="003A591A" w:rsidR="00080C8E" w:rsidP="00A34C30" w:rsidRDefault="00080C8E">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14.017,10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14.017,10</w:t>
            </w:r>
          </w:p>
        </w:tc>
      </w:tr>
      <w:tr w:rsidRPr="003A591A" w:rsidR="003A591A" w:rsidTr="00080C8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438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BUSAK STJEPAN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13268163610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44272 LEKENIK</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10.284,53</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10.284,53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BUTINA VALENTINA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 xml:space="preserve">20476162123 </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BETER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JASTREBARSKO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19.909,25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19.909,25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BUTKOVIĆ, AVGUSTINOVIĆ DARIJA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3.751,77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3.751,77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CAPAN KREŠIMIR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19667456894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CIRKOVLJANSKA 2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42.983,18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42.983,18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CAR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70476792805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T.S.V.F.KSAVERSKOG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4.793,02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4.793,02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CARIĆ MOMČILO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38554594620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BRŠLJANICA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43282 VELIKO VUKOVJE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19.703,03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19.703,03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CARIĆ SRĐAN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21863613657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BRŠLJANICA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43282 V.VUKOVJE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12.275,60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12.275,60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CESAREC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61339886230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PUSTODOL 202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49240 DONJA STUBICA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4.524,94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4.524,94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CICNJAK IGNAC</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03938939133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MATICE HRVATSKE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16.072,49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16.072,49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CINDORI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83702796326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REMETINEC 387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42220 NOVI MAROF</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17.067,34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17.067,34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CIVALJ MILENKO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94571823461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T.PEJAČEVIĆA M26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31511 ĐURĐENOVAC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20.900,36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20.900,36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CREPULJA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28276099650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BRDO CVJETKOVIĆ</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17.992,90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17.992,90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CREPULJA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66970238478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MAŽURANIĆEVA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11.450,48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11.450,48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CRNČIĆ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93763698811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M.ŽIGROVIĆA 15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10380 SVETI IVAN ZELINA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36.892,33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36.892,33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CRNKOVIĆ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58772828534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DREŽNIK 1 ODV.12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10257 BREZOVICA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967,77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967,77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CRNOGORAC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21156509729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14.112,46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14.112,46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CRNOJA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82609262869</w:t>
            </w:r>
          </w:p>
          <w:p w:rsidRPr="003A591A" w:rsidR="00A5373C" w:rsidP="00A34C30" w:rsidRDefault="00A5373C">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A.STARČEVIĆA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2.151,82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2.151,82</w:t>
            </w:r>
          </w:p>
        </w:tc>
      </w:tr>
      <w:tr w:rsidRPr="003A591A" w:rsidR="003A591A" w:rsidTr="00A5373C">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455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CRNOJA MARIO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44829222563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POŽEŠKA 16/A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19.073,62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19.073,62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CRNOJA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52679471690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MARŠALA TITA 95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31431 ČEPIN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16.781,43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16.781,43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CRNJAC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85158299128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SUKOŠANSKA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17.358,77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17.358,77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CURAČ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79501511647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MIHANOVIĆEVA 61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31540 DONJI MIHOLJAC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13.699,13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CVEK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67595143755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KONJŠČINA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49282 KONJŠČINA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20.811,64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20.811,64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CVIJETIĆ ĐORĐO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93200414778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ŽIROSLAVLJE 33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33412 CABUNA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17.652,68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17.652,68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CVITAN DUNKO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04547177250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ZATON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22215 ZATON KOD ŠIBENIKA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CVITANOVIĆ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39019321989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ZADARSKA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22000 ŠIBENIK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13.474,70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13.474,70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CVITIĆ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61361848815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CRNOGORSKA 57/A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48000 KOPRIVNICA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20.329,90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20.329,90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CVITIĆ ŽIVKO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78059855976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CRNOGORSKA 59A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48000 KOPRIVNICA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40.319,32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40.319,32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CVITKOVIĆ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28575902100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DUBRAVCI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47250 DUGA RESA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12.603,65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12.603,65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CVITKOVIĆ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13292649400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ŠVICA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53225 ŠVICA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13.609,52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13.609,52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ČADONIĆ MATE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45970673594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JOHI 3/A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23.745,28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23.745,28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ČALIŠ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44649214833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CESTA 181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23.126,91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23.126,91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ČANAK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35748091637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VLADIMIRA VARIČAKA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24.398,25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24.398,25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ČANČAR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34734947630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MITREKOVIĆEVA 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10373 IVANJA REKA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18.256,98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18.256,98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ČANČAR MIRO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63566081829</w:t>
            </w:r>
          </w:p>
          <w:p w:rsidRPr="003A591A" w:rsidR="00A5373C" w:rsidP="00A34C30" w:rsidRDefault="00A5373C">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BENKOVAČKO SELO 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15.217,05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15.217,05</w:t>
            </w:r>
          </w:p>
        </w:tc>
      </w:tr>
      <w:tr w:rsidRPr="003A591A" w:rsidR="003A591A" w:rsidTr="00A5373C">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472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ČANKOVIĆ UREM TATJANA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31549783056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KRIMEJA 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35.668,50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35.668,50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ČAUŠEVIĆ DŽEMAL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94125260326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ZVONIMIROVA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 MOŠĆENICA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18.157,08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18.157,08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ČEH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35498490307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GARDINOVEC 303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40319 BELICA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13.729,72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13.729,72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ČELAN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39092063882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JASENICE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23450 OBROVAC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46.813,77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46.813,77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ČELAN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80231475067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JASENICE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21314 JESENICE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28.578,29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28.578,29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ČELAN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34668275898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ORGUZ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18.153,99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18.153,99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ČELAN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25484569534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HVAR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21450 HVAR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19.638,97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19.638,97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ČEŠNJAK PETRA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32704643851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REPUBLIKE 16/A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40328 DONJA DUBRAVA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18.333,83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18.333,83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ČIČAK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26503298799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79507 PROLOG</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51216 VIŠKOVO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49.565,28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49.565,28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ČIČEK ROBERT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39828408506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LOVREČAN 21A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49247 ZLATAR BISTRICA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25.480,32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25.480,32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ČIVRAG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93366063531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TOPLIČICA 37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49284 BUDINŠČINA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14.289,27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14.289,27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30456743717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BOKANE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54522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16.137,08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O</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ČOVIĆ MARIO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99920150137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UL.K.ĆOSIĆA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2.846,81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2.846,81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ČURIN DUŠAN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98417856260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BADLIČAN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40306 MACINEC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18.968,74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18.968,74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ĆORIĆ BLAŠKO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02889069430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BOSILJEVO 58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43240 ČAZMA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31.883,98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31.883,98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ĆORIĆ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71535580733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VAGOVINA 38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43245 GORNJI DRAGANAC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14.807,80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14.807,80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ĆORIĆ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42831219285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VAGOVINA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43245 GORNJI DRAGANAC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60.940,44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60.940,44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ĆOSIĆ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25146248916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MIĆEVEC, KLENOVIĆEVA 18/A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11.875,60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A5373C">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490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ĆUĆUZ DUŠAN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41655005339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CVJETNO NASELJE 11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12.981,22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12.981,22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ĆUK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08782183900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LANIŠTE 9 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ĆUK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70987426208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49240 DONJA STUBICA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3.177,73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3.177,73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ĆURČIĆ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16659040270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 A. RADIĆA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GLINA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15.753,36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15.753,36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ĆURČIĆ ZDENKO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69013522052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K.TOMISLAVA 68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GLINA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17.354,92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17.354,92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ĆURĆIĆ ŠIMUN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08274385549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ŠKOLSKA 45, NOVAKI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10431 SVETA NEDELJA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13.783,06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13.783,06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DADIĆ BLAŽAN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79550235030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POLJANE 43/A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14.112,45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14.112,45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DADIĆ PEJO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57043839284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PROSIKA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22244 BETINA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16.926,49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16.926,49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DASOVIĆ TOMO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29890926643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LOVAČKA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2.396,51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DAVIDOVIĆ ILIJA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34486678842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KLADUŠKA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15.093,87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15.093,87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DELIĆ 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41314386179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ANTUNA ŠOLJANA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33.424,02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33.424,02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DELIĆ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07427925898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ANTUNA ŠOLJANA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19.418,29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19.418,29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DEVČIĆ DINKO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30823108852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KRASNO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53274 KRASNO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40.878,81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40.878,81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DIZDAREVIĆ MIRSAD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13000317907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SOBOLI 53/2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12.790,29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12.790,29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DOBRINA BOŽO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46900806827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TUHELJ 39/1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49215 TUHELJ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44.499,92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44.499,92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DOLČIĆ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88622205115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LAZ BISTRIČKI 228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49246 MARIJA BISTRICA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23.450,44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23.450,44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DOMINIĆ DARKO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72297868953</w:t>
            </w:r>
          </w:p>
          <w:p w:rsidRPr="003A591A" w:rsidR="00F608A3" w:rsidP="00A34C30" w:rsidRDefault="00F608A3">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PETROVEC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44273 SELA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20.377,70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20.377,70</w:t>
            </w:r>
          </w:p>
        </w:tc>
      </w:tr>
      <w:tr w:rsidRPr="003A591A" w:rsidR="003A591A" w:rsidTr="00F608A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507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DORIĆ DANIJEL</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69401821151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M.GUPCA 21, STARA BREZOVICA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33411 GRADINA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15.216,56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15.216,56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DRAGUN DOBROSLAV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26465292373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K.TRPIMIRA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12.190,84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12.190,84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DRAGUN GORDAN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56766887367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ILIRSKOG PREPORODA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27.976,02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27.976,02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DRAGUN NIKO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43961116517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NIKOLE TESLE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6.784,73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6.784,73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DRAŽENOVIĆ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34178365220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DRAŽENOVIĆI 37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9.760,77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9.760,77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DRAŽENOVIĆ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88866766552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DRAŽENOVIĆ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6.465,80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DRENO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49418780451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GRGE NOVAKA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11.597,78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11.597,78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DRUŽINEC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55779831213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KRANJČEVIĆEVA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35.907,51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35.907,51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DUBRAVAC MLADENKO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02847508581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MATIJE GUPCA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35224 SIKIREVCI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16.954,13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16.954,13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DUBRAVAC STAMENKO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91544632682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35220 SLAVONSKI ŠAMAC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15.202,79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15.202,79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DUGAJIĆ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19669922750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HRUŠKOVICA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10.277,09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10.277,09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DUGANDŽIJA NEDJELJKO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17914099451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BRAJŠINA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DUJIĆ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76195367009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ŽELJANSKA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13.734,15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DUJMOVIĆ ANDRIJA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46068212289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BENKOVAČKO SELO 128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10.669,45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10.669,45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DUJMOVIĆ TOMA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32869371968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ČOVIĆI 157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53224 LIČKO LEŠĆE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nil"/>
              <w:right w:val="nil"/>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DUJMOVIĆ VINKO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92004773867</w:t>
            </w:r>
          </w:p>
          <w:p w:rsidRPr="003A591A" w:rsidR="00B94E1B" w:rsidP="00A34C30" w:rsidRDefault="00B94E1B">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ZADARSKA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22000 ŠIBENIK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11.606,33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11.606,33</w:t>
            </w:r>
          </w:p>
        </w:tc>
      </w:tr>
      <w:tr w:rsidRPr="003A591A" w:rsidR="003A591A" w:rsidTr="00B94E1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523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DUKARIĆ GORAN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72946709920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HORVAĆANSKA CESTA 75 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4.452,29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4.452,29</w:t>
            </w:r>
          </w:p>
        </w:tc>
      </w:tr>
      <w:tr w:rsidRPr="003A591A" w:rsidR="003A591A" w:rsidTr="00EF18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DUMANČIĆ LJUPKO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62571756445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126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13.182,90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13.182,90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DUVNJAK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16095531889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TROKUT XV 1 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30.879,65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30.879,65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DŽAJA MARIJA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24006960242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GLAVINA 1A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19.291,66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19.291,66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DŽEHVEROVIĆ SULEJMAN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74371534055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MARINIĆI, STRAŽA 66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22.796,96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22.796,96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DŽEPINA-BAJIĆ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80724259681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III RAVNICE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10.084,13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10.084,13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ĐAPIĆ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59277358750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D.BITELIĆ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21233 HRVACE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32.599,15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32.599,15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ĐEKIĆ TUNA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11441831079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BOKANE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20.911,09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20.911,09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ĐEREK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48291025023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JABLANSKA 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33.835,83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ĐINI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69046225981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VODOVODNA 35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8.731,93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8.731,93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ĐONDRAŠ ANDRIJA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43705338349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GOSPIĆKA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11.849,25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11.849,25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ĐONDRAŠ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36937614441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A.G. MATOŠA 60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23448 DONJI LAPAC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ĐONDRAŠ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46772598810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HRVATSKOG PROLJEĆA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15.958,67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15.958,67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ĐORĐEVIĆ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87854531991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GUDOVAC 257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43251 GUDOVAC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4.274,95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4.274,95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ĐORĐEVIĆ LENCA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2.514,68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2.514,68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ĐORĐEVIĆ MIKA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21671876190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MIKOLE TESLE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33521 ĆERALIJE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11.177,87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11.177,87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ĐORĐEVIĆ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97866885362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P.PRERADOVIĆA 54,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29.096,64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29.096,64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ĐORĐEVIĆ TONA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22573034434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TESLINA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33251 ĆERALIJE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11.409,96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11.409,96</w:t>
            </w:r>
          </w:p>
        </w:tc>
      </w:tr>
      <w:tr w:rsidRPr="003A591A" w:rsidR="003A591A" w:rsidTr="00B94E1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541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ERCEG DARIO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57253622638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KRIVAJ SUNJSKI 6/A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44210 SUNJA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19.022,25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19.022,25</w:t>
            </w:r>
          </w:p>
        </w:tc>
      </w:tr>
      <w:tr w:rsidRPr="003A591A" w:rsidR="003A591A" w:rsidTr="00EF18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ERIĆ MARIO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67652391915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DREŽNIČKA 13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FAZLIĆ AZIM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33828658929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14.804,34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14.804,34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FILIPANČIĆ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35296021167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MATICE HRVATSKE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FILIPANČIĆ SUNČICA,MARIJA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22707371525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MATICE HRVATSKE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FILIPOVIĆ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98455556343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PAZINSKA 25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52440 POREČ</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5.485,17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FILIPOVIĆ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76488548295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B.J.JELAČIĆA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44272 LEKENIK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11.703,40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11.703,40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FILIPOVIĆ NIKO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21089236956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ŠPORTSKA 69, D.GRAČENICA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44318 VOLODER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FLAC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84190191418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BUKOVJE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42313 SVETI MARTIN NA MURI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12.626,65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12.626,65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FORKO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32032270626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M.HABERLEA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32.976,92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32.976,92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FRANCIŠKOVIĆ BOJKO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05084922367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BUKOVNIČKA 61/2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1.953,11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1.953,11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FRANJIČEVIĆ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40160466664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GOLUBIĆ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31.792,95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31.792,95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FRUK BOŽIDAR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40541892229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VINIČNO 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42224 VISOKO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13.814,72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13.814,72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FRUK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53673701569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VINIČNO 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42224 VISOKO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13.389,10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13.389,10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FULIR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26593816601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ZAJEZDA 92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49284 BUDINŠČINA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FUMIĆ DARIJO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70299275424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S.JAVORA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39.672,80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FUMIĆ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97164603731</w:t>
            </w:r>
          </w:p>
        </w:tc>
        <w:tc>
          <w:tcPr>
            <w:tcW w:w="632"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textAlignment w:val="auto"/>
              <w:rPr>
                <w:bCs/>
              </w:rPr>
            </w:pPr>
            <w:r w:rsidRPr="003A591A">
              <w:rPr>
                <w:bCs/>
              </w:rPr>
              <w:t>PRILAZ I.G. KOVAČIĆA 6</w:t>
            </w:r>
          </w:p>
          <w:p w:rsidRPr="003A591A" w:rsidR="00B94E1B" w:rsidP="00A34C30" w:rsidRDefault="00B94E1B">
            <w:pPr>
              <w:overflowPunct/>
              <w:autoSpaceDE/>
              <w:autoSpaceDN/>
              <w:adjustRightInd/>
              <w:textAlignment w:val="auto"/>
              <w:rPr>
                <w:bCs/>
              </w:rPr>
            </w:pP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10408 VELIKA MLAKA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2.396,51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2.396,51</w:t>
            </w:r>
          </w:p>
        </w:tc>
      </w:tr>
      <w:tr w:rsidRPr="003A591A" w:rsidR="003A591A" w:rsidTr="00B94E1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558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FURDA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80185018337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DUGOSELSKA 35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9.409,07</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EF18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GALETIĆ MILE </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38177704231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ŠTAJNBERGEROVA 25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 DUBRAVA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GANIĆ JOSO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47963597017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ŠEOVCI 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34000 POŽEGA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18.916,38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18.916,38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GAŠPARIĆ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70947562978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 18/B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26.386,94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26.386,94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GAŠPARIĆ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39671080030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JEŽDOVEC 109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42253 BEDNJA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14.757,92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14.757,92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GAŠPAROVIĆ ZRINKA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61372558496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J.KAŠTELANA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9.931,32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9.931,32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GAVRAN GOJKO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61669511100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UL.LADISLAVA ŠABANA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25.196,52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25.196,52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GAVRAN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63728964883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 LADISLAVA ŠABANA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27.636,00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27.636,00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GAVRAN KARLO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41305480961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ŽUKOVAC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34350 ČAGLIN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50.093,69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50.093,69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GILJANOVIĆ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84166340858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BATUŠIĆEVA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4.899,64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4.899,64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GJURAŠIN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34365552663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SEVEROVINE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10380 SVETI IVAN ZELINA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30.481,65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30.481,65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GLAVAŠ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72990308294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POSEDARSKA 11/G</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13.799,10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13.799,10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GLAVINA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04517319157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ČAKOVEČKA 92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40323 PRELOG</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14.342,98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14.342,98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GLUIĆ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90308977492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KNEZA MISLAVA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21230 SINJ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32.290,94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GLUŠČIĆ MILJENKO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98195730487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NOVO SELO BOSILJEVO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10.505,91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10.505,91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GOJKOVIĆ HRVOJE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43783561849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4.CVJETNO NASELJE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36.241,19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36.241,19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574</w:t>
            </w:r>
          </w:p>
        </w:tc>
        <w:tc>
          <w:tcPr>
            <w:tcW w:w="706"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textAlignment w:val="auto"/>
              <w:rPr>
                <w:bCs/>
              </w:rPr>
            </w:pPr>
            <w:r w:rsidRPr="003A591A">
              <w:rPr>
                <w:bCs/>
              </w:rPr>
              <w:t>GOLUB DENI</w:t>
            </w:r>
          </w:p>
          <w:p w:rsidRPr="003A591A" w:rsidR="00B94E1B" w:rsidP="00A34C30" w:rsidRDefault="00B94E1B">
            <w:pPr>
              <w:overflowPunct/>
              <w:autoSpaceDE/>
              <w:autoSpaceDN/>
              <w:adjustRightInd/>
              <w:textAlignment w:val="auto"/>
              <w:rPr>
                <w:bCs/>
              </w:rPr>
            </w:pP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6.044,91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6.044,91</w:t>
            </w:r>
          </w:p>
        </w:tc>
      </w:tr>
      <w:tr w:rsidRPr="003A591A" w:rsidR="003A591A" w:rsidTr="00B94E1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575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GOLUBIĆ ŽELJKO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01208374404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B.JELAČIĆA 23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40326 SVETA MARIJA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11.468,72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11.468,72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GOTOVAC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10707999644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BREZJE, PLOHI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10431 SVETA NEDELJA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11.296,04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11.296,04</w:t>
            </w:r>
          </w:p>
        </w:tc>
      </w:tr>
      <w:tr w:rsidRPr="003A591A" w:rsidR="003A591A" w:rsidTr="00EF18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GRAŠAK MATO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96167117292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HRSINA 22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24.506,30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24.506,30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GRDAN HUSEIN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93295998116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N.BANIJSKA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32010 BOROVO NASELJE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12.199,09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12.199,09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GREGOREC DOMAGOJ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75642562421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1.GUNDULIĆA 44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18.388,65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18.388,65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GRGANOVIĆ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92978549240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HRASTELNICA 209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11.091,45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11.091,45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GRGIĆ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25803799351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TABOR 106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34551 LIPIK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9.682,12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GRGIĆ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58301783461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BERAVA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32276 BABINA GREDA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15.391,62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15.391,62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GRGIĆ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77697136220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PUT KRIŽANOVE PUNTE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23233 PRIVLAKA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11.597,78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11.597,78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GRGURIĆ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54362011307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SKRADNIK 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47302 OŠTARIJE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14.015,90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14.015,90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GRMAČA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18904252024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HRVATSKE MLADEŽI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21.751,28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21.751,28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GRMAČA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78309732810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KRALJA ZVONIMIRA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28.740,32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28.740,32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GRMAČA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81863179531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PAPUČKA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7.300,14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GRMAČA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80294737447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KOTROMANOVIĆA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15.189,54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nil"/>
              <w:right w:val="nil"/>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15.189,54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GRUBIĆ NINO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63.288,00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63.288,00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GRŽETIĆ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15987805428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FRANJE KRAJAČIĆA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GUMBAS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96652851530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ŽUTNICA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49000 KRAPINA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50.510,61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50.510,61</w:t>
            </w:r>
          </w:p>
        </w:tc>
      </w:tr>
      <w:tr w:rsidRPr="003A591A" w:rsidR="003A591A" w:rsidTr="00B94E1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592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GUSIĆ BOŠKO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89753323619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P.PRERADOVIĆA 13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33521 ĆERALIJE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35.742,72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35.742,72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HABRUN GABRIJEL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52999741262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LEVANJSKA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 DUBRAVA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9.490,68</w:t>
            </w:r>
          </w:p>
        </w:tc>
      </w:tr>
      <w:tr w:rsidRPr="003A591A" w:rsidR="003A591A" w:rsidTr="00EF18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HADROVIĆ  VJEKOSLAV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80978270824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BREZNICA 52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42225 HUM BREZNIČKI</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11.505,99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11.505,99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HADŽIĆ FADIL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33829577157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SKOKOV PRILAZ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14.353,11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14.353,11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HADŽIPAŠIĆ IFET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04804232652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NEDEŠĆINA 119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52231 NEDEŠĆINA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24.354,25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24.354,25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HALILČEVIĆ DŽEMAL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54265895662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MAKSA CAJNERA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13.010,03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13.010,03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HAMAN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47671935964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POTOČEC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10345 GRADEC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30.314,94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30.314,94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HARAMUSTEK RUŽICA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04652282127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MIJE SILOBODA BOLŠIĆA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NOVI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14.180,22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14.180,22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HAVOJ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78410419968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BELJEVINA M. GUPCA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34511 ĐURĐENOVAC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14.482,33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14.482,33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HEĆIMOVIĆ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64096241801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KOSA 50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53202 PERUŠIĆ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13.970,94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13.970,94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HEGEDUŠ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44028374618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PLITVIČKA 78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42202 BARTOLOVEČKI TRNOVEC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38.036,29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38.036,29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HERCIGONJA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69859172049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TUHELJ 83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49215 TUHELJ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13.689,43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13.689,43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HERCIGONJA SINIŠA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15196515650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TOMISLAVOVA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40323 PRELOG</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23.678,91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23.678,91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HERCIGONJA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53512938993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SV. FLORIJANA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40323 PRELOG</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13.860,99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13.860,99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HLUCHY LUPOGLAVAC IRA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99958398302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ODRA, NOVA CESTA 67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1.905,33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1.905,33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HODAK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02176537015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ČATRNJA 111/A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47246 DREŽNIK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13.969,07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13.969,07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HODŽIĆ ĐEMO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13587550331</w:t>
            </w:r>
          </w:p>
          <w:p w:rsidRPr="003A591A" w:rsidR="00030807" w:rsidP="00A34C30" w:rsidRDefault="00030807">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16.987,08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16.987,08</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609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HODŽIĆ MUSTAFA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08955123544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10.305,18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10.305,18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 BOŽO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58872719771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LUKA LUDBREŠKA 105</w:t>
            </w:r>
          </w:p>
          <w:p w:rsidRPr="003A591A" w:rsidR="003A74CC" w:rsidP="00A34C30" w:rsidRDefault="003A74CC">
            <w:pPr>
              <w:overflowPunct/>
              <w:autoSpaceDE/>
              <w:autoSpaceDN/>
              <w:adjustRightInd/>
              <w:textAlignment w:val="auto"/>
              <w:rPr>
                <w:bCs/>
              </w:rPr>
            </w:pP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42233 SVETI ĐURĐ</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3A74CC">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 IGOR</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02854225476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BOLNIČKA CESTA 3/E</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18.435,44</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36554301351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BRAĆE RADIĆA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42230 SVETI ĐURĐ</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7.674,89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7.674,89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25121085476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LUKA LUDBREJKA 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42233 SVETI JURJ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15.371,61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15.371,61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98898955695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22.030,65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22.030,65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31034506926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J.ANDREISA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7.842,24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HREN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55268205702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SELČINSKA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86.408,73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HREN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27721165947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HLAPIČINA 146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40313 SVETI MARTIN NA MURI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21.092,02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21.092,02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05229280183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DUGA ULICA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48214 SVETI IVAN ŽABNO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16.940,67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16.940,67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HRGOTA FRANO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01793297873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A.STARČEVIĆA 78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33272 CERNA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25.566,79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25.566,79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HRGOTA LJUBAN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47957116739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 STARČEVIĆA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32272 CERNA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12.100,72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12.100,72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HRGOTA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47697784993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KOSI FERENCI 51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51216 VIŠKOVO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10.377,06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10.377,06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HRGOTA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85747857717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KRBAVSKA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23.516,07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23.516,07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HRNJIČIĆ FADIL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17445608884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SIGETAC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8.403,74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8.403,74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HUBICKI VLASTA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01119566509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LAURENČIĆEVA 6/10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625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HUCIKA DANIJEL</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73977257268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GORNJAKI 31A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49283 HRAŠĆINA </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20.826,04</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HUĐBER KRISTINA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50959613423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STJEPANA GREGORKA 91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3.931,51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3.931,51</w:t>
            </w:r>
          </w:p>
        </w:tc>
      </w:tr>
      <w:tr w:rsidRPr="003A591A" w:rsidR="003A591A" w:rsidTr="003A74CC">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HUTINEC STJEPAN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99051264655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SIVICA DUGA 21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40317 PODTUREN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19.000,11</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19.000,11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HUZJAK DUBRAVKO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08894196983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VINGRADSKA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42203 JALŽABET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12.024,73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12.024,73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IDŽAN LJUBA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50913595641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SLAVKA KOLARA 43 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16.516,08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16.516,08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IKONOMSKI MAJA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06477988143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RUŽMARINKA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39.861,24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39.861,24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ILIĆ ČEDO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82352827912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J.KOZARCA 50A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32275 BOŠNJACI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16.469,63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16.469,63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IVAK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60144967998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LUKAČKA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4.526,42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4.526,42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IVANKOVIĆ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61768194906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EMILA LAŠOVSKOG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9.490,57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9.490,57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IVANKOVIĆ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93054690508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ŽIVAJA 205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44450 HRVATSKA DUBICA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12.001,51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12.001,51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IVATIĆ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73874735279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RAKITOVEC 305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10417 BUŠEVEC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17.799,44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17.799,44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IVEZIĆ SUZANA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8.160,98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8.160,98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85671524626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HRV.ČASNIK SENAD ŽUPAN 3/C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23450 OBROVAC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12.415,60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12.415,60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33253190791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OB.HRV.ČAS.S. ŽUPŠANA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23450 OBROVAC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13.778,31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13.778,31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IVIĆ NEDELJKO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54753276240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P.PRERADOVIĆA 60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ĆERALIJE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14.627,42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14.627,42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JABLAN MATE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73146455427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HRGOVIĆI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22.141,66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22.141,66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VUKELIĆ JADRANKA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50682220315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CESTA 77A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106.295,39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106.295,39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JAGARINEC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40064983076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JAMNO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42254 TRAKOŠĆAN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27.761,43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27.761,43</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643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JAJALO MIRKO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49335506231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KOPRIVNIČKA 15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48312 RASINJA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27.005,27</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27.005,27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JAJTIĆ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99377324910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KSAVERA ŠANDORA GJASKOG 10C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12.773,21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12.773,21</w:t>
            </w:r>
          </w:p>
        </w:tc>
      </w:tr>
      <w:tr w:rsidRPr="003A591A" w:rsidR="003A591A" w:rsidTr="003A74CC">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JAKEŠEVIĆ ANTO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49345535896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VELIKI RASTOVAC 22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31403 VUKA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45.115,82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45.115,82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JAKEŠEVIĆ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33129311618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ŽELJANSKA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2.505,83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2.505,83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JAKIRČEVIĆ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29931674895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TOMISLAVOVA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35425 DAVOR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13.148,10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13.148,10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JAKOVAC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17418062884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LJILJANA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12.863,17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12.863,17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JAKOVIĆ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88941063483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KATINAC 29/A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43532 ĐULOVAC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9.924,12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9.924,12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JAKOVLJEVIĆ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12.786,20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12.786,20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JANEŽ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87946344041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VUKANOVEC 81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40306 MACINEC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2.716,65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2.716,65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JANTOLEK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76830597023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JERTOVEC 107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49282 KONJŠČINA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JELEČ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23531359279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POSAVSKA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10415 NOVO ĆIĆE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14.198,85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14.198,85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JELIĆ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05315275797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 DOMAGAJA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17.465,65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17.465,65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38577569719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UL.SVETOG ROKA 59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21.724,90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21.724,90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67499885995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KARLOVAČKA 72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47303 JOSIPDOL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13.835,79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13.835,79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22982378930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31540 DONJI MIHOLJAC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7.191,53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7.191,53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JELIĆ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09486218812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CAMBIERIEVA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19.709,64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19.709,64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JERBIĆ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18174839663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BOSUTSKA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38.300,70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38.300,70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JESENOVIĆ BLAŽ</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84820647214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DONJI HRAŠĆAN 98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40320 DONJI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14.635,34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14.635,34</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661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JEZERČIĆ PILE</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26499746813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ČUKOVEC 11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JEZERČIĆ STIPAN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99363790589</w:t>
            </w:r>
          </w:p>
          <w:p w:rsidRPr="003A591A" w:rsidR="0031378B" w:rsidP="00A34C30" w:rsidRDefault="0031378B">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ČUKOVEC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12.603,65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12.603,65</w:t>
            </w:r>
          </w:p>
        </w:tc>
      </w:tr>
      <w:tr w:rsidRPr="003A591A" w:rsidR="003A591A" w:rsidTr="0031378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JEZIDŽIĆ DARKO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05828871664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UL.HRVATSKIH BRANITELJA 11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42000 VARAŽDIN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27.149,98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27.149,98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JONJIĆ SLAVEN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04455503704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BUKOVIĆ 316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3.365,95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3.365,95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JOSIPOVIĆ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38529874626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R.KONČARA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16.926,82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16.926,82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JOSKIĆ ANĐELKO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87164416902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A.STEPINCA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32221 NUŠTAR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19.573,86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19.573,86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JOZANOVIĆ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78260296240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SV.NIKOLE TAVELIĆA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18.640,03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18.640,03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FILIP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22965481186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P.PRERADOVIĆA 10,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33517 MIKLEUŠ</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14.703,55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14.703,55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73719457780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NOVI GLOG 38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48260 KRIŽEVCI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78260296240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VELIKI BASTAJ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43531 VELIKI BASTAJ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19.506,02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19.506,02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PERA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70632749731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P.PRERADOVIĆA 57,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33517 MIKLEUŠ</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38.993,98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38.993,98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PRENKO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78260296240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BOKANE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20.284,62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20.284,62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TOMA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82296392935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KATINAC 72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43532 ĐULOVAC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13.390,62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13.390,62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TUNA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94061323173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P.PRERADOVIĆA 61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33521 ĆERALIJE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4.929,35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4.929,35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JOZIĆ VIKTOR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53866041891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ŽABLJAK 111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43212 ROVIŠĆE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13.182,82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13.182,82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JUKIĆ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31848744875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NA ULICI 14, ORAŠAC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20235 ZATON VELIKI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146.775,32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146.775,32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JULARIĆ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18713260118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KRNJAK 30/B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10.570,39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678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JURČIĆ MIRKO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70010573984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KORAČEVA 19</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18.958,74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18.958,74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JURIČAN SANJA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9.212,82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9.212,82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98421294226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F.MILIČIĆA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14.934,96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14.934,96</w:t>
            </w:r>
          </w:p>
        </w:tc>
      </w:tr>
      <w:tr w:rsidRPr="003A591A" w:rsidR="003A591A" w:rsidTr="0031378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JURIĆ IVICA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09295321017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PAVLA RADIĆA 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34310 PLETERNICA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12.100,72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12.100,72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36433483164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I.RETKOVEC BR.6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13.255,91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13.255,91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JURIĆ SEBASTIJAN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52666521042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DONJI ČIKOVIĆI 81/B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51215 KASTAV</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59.110,93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59.110,93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JURIĆ VEDRAN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12680446576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9.524,55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9.524,55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JURINOVIĆ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08733675189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MALCA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34334 KAPTOL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11.363,48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11.363,48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JURIŠIĆ  JURO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84444886178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PRILESJE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24.794,76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24.794,76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JURIŠIĆ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86956602902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PODLUŽAN 51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14.989,00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14.989,00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JURIŠIĆ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02716750366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1.RESNIK 135 F</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JURKOVIĆ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43011205475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RATARSKA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30.062,99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30.062,99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JUSIĆ RASIMA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44661473682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N.MARAKOVIĆA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26.220,47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26.220,47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KAJINIĆ JOZEFINA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35155236782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POSAVSKA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10415 NOVO ĆIĆE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64.362,76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64.362,76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KAJINIĆ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26208120964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POGGORJE KRNJAČKO 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14.414,50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14.414,50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KAJINIĆ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20492226074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ZIMIĆ 8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KALFIĆ GRGO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98978552791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SUVAJSKA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22.510,30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22.510,30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KALIĆ DRAGAN</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17932509069</w:t>
            </w:r>
          </w:p>
          <w:p w:rsidRPr="003A591A" w:rsidR="00030807" w:rsidP="00A34C30" w:rsidRDefault="00030807">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I.MAŽURANIĆA 68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43231 IVANJSKA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18.285,30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18.285,30</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696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KALOŠEVAC MUHAMED</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91218757961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GROBNIK BB</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2.372,67</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2.372,67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KALUĐEROVIĆ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52390755203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POTOČEC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10345 GRADEC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18.078,44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18.078,44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KARAN STANKO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62129407343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G.CERANJE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15.743,75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15.743,75</w:t>
            </w:r>
          </w:p>
        </w:tc>
      </w:tr>
      <w:tr w:rsidRPr="003A591A" w:rsidR="003A591A" w:rsidTr="0031378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KARLOCI JOSIP</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12030662990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DRAVSKA 4A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40328 DONJA DUBRAVA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15.576,35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15.576,35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KARLOVČEC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55407446574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VRHOVLJAN 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40313 SVETI MARTIN NA MURI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KASUNIĆ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04659794313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BOSILJEVSKA SELA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11.258,61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11.258,61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KAŠICA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83186242579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CRNOJEZERSKA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25.362,78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25.362,78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KAŠNAR SAŠA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23532450406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DEBELJAK 108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23206 SUKOŠAN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15.042,12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15.042,12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KATAVIĆ MANDA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03946071209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DUBRAVA 245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16.801,64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72378309986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J.JOVIĆA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12.100,72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12.100,72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77770505989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ANTE MIKE TRIPALA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9.490,68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KATUŠIĆ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79210680669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A.M .RELJKOVIĆA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31208 PETRIJEVCI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28.542,53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28.542,53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KAVEDŽIĆ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10148485240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ILMIN DVOR 86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33523 ČAĐAVICA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4.863,02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4.863,02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KEFEČEK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30276350439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FOTOVCI 2, LUŽAN</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14.862,37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14.862,37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KELEMINEC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53865207823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BORIČEVEC TOPLIČKI 15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42223 VARAŽDINSKE TOPLICE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15.192,20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15.192,20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KEREP IVAN</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97443362204</w:t>
            </w:r>
          </w:p>
          <w:p w:rsidRPr="003A591A" w:rsidR="00030807" w:rsidP="00A34C30" w:rsidRDefault="00030807">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KAMENA GORICA 39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42220 NOVI MAROF</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2.396,51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2.396,51</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712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KESAK MIRKO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31281460095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VOJNOVEC 127</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10.875,36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10.875,36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KESER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70100351528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OTOK OŠTARIJSKI 48/A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47302 OŠTARIJE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KIRASIĆ ALEN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79082558652</w:t>
            </w:r>
          </w:p>
          <w:p w:rsidRPr="003A591A" w:rsidR="0031378B" w:rsidP="00A34C30" w:rsidRDefault="0031378B">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ŽEGAR IX/43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31378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KIRASIĆ JOSIP</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 xml:space="preserve">28918831772 </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PODVRH IV/4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16.610,23</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16.610,23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KIRIDŽIJA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83971649525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CREPINA 207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20355 OPUZEN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25.616,64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25.616,64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KIRIN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45278811417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KUPČINA 418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10451 PISAROVINA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16.462,76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16.462,76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KLARIĆ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20819683472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MUŽILOVČICA 73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44203 GUŠĆE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KLEPIĆ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41240661610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HOMOLJAC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53231 PLITVIČKA JEZERA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14.400,04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14.400,04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KLIŠANIN FRANO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37570676675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ŽELJANSKA 37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12.224,06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12.224,06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KLJAJIĆ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47140215774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K.TOMISLAVA 29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34230 VELIKA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17.856,52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17.856,52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KLJAJIĆ SANDRA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00758967671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REMETSKA CESTA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13.830,33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13.830,33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KNEZOVIĆ MIRO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96333883341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SVETI DUH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14.454,56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14.454,56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KNEŽEVIĆ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93308704116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KRALJA ZVONIMIRA 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53220 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11.849,25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11.849,25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KNEŽEVIĆ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14047513151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DELNIČKA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13.814,00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13.814,00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KNEŽEVIĆ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08238750008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ŠKOLSKA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35404 CERNIK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KOBER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99814089636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DOBRONIĆEVA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16.463,83</w:t>
            </w:r>
          </w:p>
        </w:tc>
        <w:tc>
          <w:tcPr>
            <w:tcW w:w="469" w:type="pct"/>
            <w:tcBorders>
              <w:top w:val="nil"/>
              <w:left w:val="nil"/>
              <w:bottom w:val="single" w:color="auto" w:sz="4" w:space="0"/>
              <w:right w:val="single" w:color="auto" w:sz="4" w:space="0"/>
            </w:tcBorders>
            <w:shd w:val="clear" w:color="auto" w:fill="auto"/>
            <w:vAlign w:val="center"/>
            <w:hideMark/>
          </w:tcPr>
          <w:p w:rsidR="00BD4195" w:rsidP="00A34C30" w:rsidRDefault="00BD4195">
            <w:pPr>
              <w:overflowPunct/>
              <w:autoSpaceDE/>
              <w:autoSpaceDN/>
              <w:adjustRightInd/>
              <w:textAlignment w:val="auto"/>
              <w:rPr>
                <w:bCs/>
              </w:rPr>
            </w:pPr>
            <w:r w:rsidRPr="003A591A">
              <w:rPr>
                <w:bCs/>
              </w:rPr>
              <w:t>TRAŽBINA PRIZNATA PO PRIJAVI</w:t>
            </w:r>
          </w:p>
          <w:p w:rsidRPr="003A591A" w:rsidR="00030807" w:rsidP="00A34C30" w:rsidRDefault="00030807">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030807">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728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KOKOT BRANKO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20700373905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ERPENJA 14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49215 TUHELJ</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17.763,74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17.763,74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KOKOTOVIĆ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69929256962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MAJDAČKA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10255 GORNJI STUPNIK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26.083,52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26.083,52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KOLAČKO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39438140023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JEROVEC 152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42240 IVANEC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14.595,36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14.595,36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KOLAR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26673617721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IVANA MAŽURANIĆA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31378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KOLARIĆ ZDRAVKO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28302908919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GARDINOVEC 81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40319 BELICA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15.786,08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15.786,08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KOMŠO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22478582680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BRANKA LAGINJE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51211 MATULJI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18.494,88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18.494,88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KOMUŠANAC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41479644899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VODOVODNA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10253 DONJI DRAGONOŽEC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2.396,51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2.396,51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KONIGSKHECHT VESNA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23518070273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RUJANSKA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15.917,50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KONJIĆ DUBRAVKO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27584135272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RAVNINSKO 86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49225 ĐURMANEC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14.768,37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14.768,37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KORDIĆ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33237888289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GORNJI JUGI 44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51216 VIŠKOVO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14.112,46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14.112,46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KORDIĆ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74296935804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BADALIĆEVA 26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30.211,90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30.211,90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KORDIŠ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KORETIĆ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90223660824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DRAGE GERVAISA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81.639,49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16276773119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ZAVRTNA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40315 MURSKO SREDIŠĆE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18.791,11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18.791,11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KOS-GRABAR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75985917259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77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49252 MIHOVLJAN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KOSTADINOVIĆ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11482866336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BOSILJEVO 72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43240 ČAZMA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3.017,61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3.017,61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KOSTADINOVIĆ NIKOLA</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66174724762</w:t>
            </w:r>
          </w:p>
          <w:p w:rsidRPr="003A591A" w:rsidR="00163D52" w:rsidP="00A34C30" w:rsidRDefault="00163D52">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BOSILJEVO 72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43240 ČAZMA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2.396,51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2.396,51</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745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KOSTELAC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03129168070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UNČANI 32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44440 DVOR</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9.489,48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9.489,48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KOSTELAC ZDENKO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44520560581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ŠVICA 60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53225 ŠVICA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13.999,95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13.999,95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KOTIŠĆAK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61512921532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KARDINALA F.KUHARIĆA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42230 LUDBREG</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25.286,49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25.286,49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KOVAČ SILVIO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05137019455</w:t>
            </w:r>
          </w:p>
          <w:p w:rsidRPr="003A591A" w:rsidR="0019024D" w:rsidP="00A34C30" w:rsidRDefault="0019024D">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HORVATNICA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31.871,86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31.871,86</w:t>
            </w:r>
          </w:p>
        </w:tc>
      </w:tr>
      <w:tr w:rsidRPr="003A591A" w:rsidR="003A591A" w:rsidTr="0019024D">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KOVAČIĆ JOSIP</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54003030344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LIČKO LEŠĆE 236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53224 LIČKO LEŠĆE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22.923,18</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KOVAČIĆ LUKA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42690098272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DOMAGOVIĆ 112/N</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JASTREBARSKO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17.724,92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17.724,92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KOVALJSKI ĐURO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28854138502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FRKLJEVCI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34310 PLETERNICA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14.458,56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14.458,56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KOZINA  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55936055453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BARTOLIĆI 37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28.878,02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28.878,02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KOŽUL ANITA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86376615490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 GLAVICOM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21276 VRGORAC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11.346,31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11.346,31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KRAJINOVIĆ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86447518089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OPATINEC 123/A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KRAJINOVIĆ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29410877311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DOBRODOLSKA CESTA 39 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22.824,05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22.824,05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KRAJNIK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92509480900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VINIPOTOK 68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15.853,77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15.853,77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KRAJTAR DARIO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79701436408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LJUDEVITA GAJA 3K</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37.216,42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37.216,42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10647673949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HRSINA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39.457,35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39.457,35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70833115652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STUBIČKA SLATINA 164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49243 OROSLAVLJE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20.588,41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20.588,41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KRDŽELIĆ ELDIN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76954542274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PRKANJ 31, JEŽDOVEC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25.259,89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25.259,89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KRDŽELIĆ FERID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12603896074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PRKANJ 31, JEŽDOVEC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16.119,69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16.119,69</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762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KREŠIĆ ZVONKO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44414122889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ŠOPOT 52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9.541,04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9.541,04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KRILIĆ DARIO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97050452012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KOLAREC 51,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48268 GORNJA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20.438,44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20.438,44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KRISTIĆ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52680287951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VRANOVAČA 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13.016,24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13.016,24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KRISTIĆ DAVID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25128880767</w:t>
            </w:r>
          </w:p>
          <w:p w:rsidRPr="003A591A" w:rsidR="00AA7E04" w:rsidP="00A34C30" w:rsidRDefault="00AA7E04">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ŽELJEZNIČKA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11.592,32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11.592,32</w:t>
            </w:r>
          </w:p>
        </w:tc>
      </w:tr>
      <w:tr w:rsidRPr="003A591A" w:rsidR="003A591A" w:rsidTr="00AA7E0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KRISTIĆ IVO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52649741093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VAGANAČKA 11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10.800,55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10.800,55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KRISTIĆ KRISTA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13973140925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KATINAC 58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43532 ĐULOVAC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12.100,72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12.100,72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KRISTIĆ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31482463811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N.TESLE 13,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33517 MIKLEUŠ</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15.579,30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15.579,30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KRISTIĆ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89949740255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A.STEPINCA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14.450,89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14.450,89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KRISTIĆ VEKA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86255662340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KATINAC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43532 ĐULOVAC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12.100,72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12.100,72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KRIŽANČIĆ NENAD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38697084315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RADEŠIĆ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42225 BREZNIČKI HUM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13.929,72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13.929,72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KRIŽIĆ PEJO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71899969251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SLOBODNICA, RIBARSKA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35252 SIBINJ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KRKLEC RUŽA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98716696819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LAURENČIĆEVA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KRNIĆ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99280657282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JANJA GORA 142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47304 PLAŠKI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15.453,47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15.453,47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KROFAK TOMO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53100768442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BREZNICA 78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42225 BREZNIČKI HUM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KROFLIN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13699053130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STJEPANA RADIĆA 55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49214 VELIKO TRGOVIŠĆE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18.936,29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18.936,29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KRPIĆ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56688097795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S.PEJAKOVIĆA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13.928,62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KRPINA DUBRAVKO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65681926049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FRANJE FUISA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9.779,85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9.779,85</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779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KRSTIĆ VLASTIMIR</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76953710348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ODAKOVA 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19.073,26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19.073,26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KRUŠEC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20940355304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DRAŠKOVIĆEVA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21.114,22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21.114,22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KRUŠIĆ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37841227623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BRAĆE HLAČA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17.925,52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17.925,52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KRZNARIĆ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84962497580</w:t>
            </w:r>
          </w:p>
          <w:p w:rsidRPr="003A591A" w:rsidR="008B6A79" w:rsidP="00A34C30" w:rsidRDefault="008B6A79">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LAURENČIĆEVA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16.754,06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16.754,06</w:t>
            </w:r>
          </w:p>
        </w:tc>
      </w:tr>
      <w:tr w:rsidRPr="003A591A" w:rsidR="003A591A" w:rsidTr="008B6A79">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KRZNARIĆ MIRKO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26594024909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LETINEC 88</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9.490,60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KUCLJAK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67029394949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GRTOVEC 127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49284 BUDINŠČINA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32.635,14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32.635,14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KUFEK MILENA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60968561058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J.DRAŠKOVIĆA 2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10430 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173.255,02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173.255,02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KUHARIĆ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64310440988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VINI POTOK 6/A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10.752,68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10.752,68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KUHARIĆ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73901582893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VOJNOVEC 127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7.117,11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7.117,11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KULENOVIĆ EMINA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45947108268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ZELENI TRG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33.098,23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33.098,23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KUNIĆ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10383185358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PRESEČNO 193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42220 NOVI MAROF</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15.361,44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15.361,44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KUREČIĆ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77098635305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BRAĆE RADIĆA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KUTLEŠA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37549142834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GORNJI VINJANI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21260 IMOTSKI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KUZMAN LEO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90018364391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REPUBLIKE AUSTRIJE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17.153,53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17.153,53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KVARTUČ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49131137998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POLAČA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23423 POLAČA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25.173,54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25.173,54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KVESIĆ MILIJAN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15536801002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I.KOZARCA 2A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32100 VINKOVCI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17.563,91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17.563,91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KVRGIĆ ĐEMIL</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24655627254</w:t>
            </w:r>
          </w:p>
          <w:p w:rsidRPr="003A591A" w:rsidR="00163D52" w:rsidP="00A34C30" w:rsidRDefault="00163D52">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POLJANIČKA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13.225,87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13.225,87</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796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KVRGIĆ SEJAD</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69345134906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44.700,72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44.700,72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LAKOTIĆ JOSIP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83357949211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STARI LAZ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51314 RAVNA GORA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12.610,24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12.610,24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LANDEKA MIRA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16769978818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OŽUJSKA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5.372,67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5.372,67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LASIĆ ROBERTO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19295874848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PLANIKOVAC BB, STOLAC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53270 SENJ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16.935,68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16.935,68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LEČEK DEJAN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99742151784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SISAČKA 165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8B6A79">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LEČEK ZORAN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95096633643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NOVO SELO ROK,KONČARA 11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40000 ČAKOVEC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13.108,07</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13.108,07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LENCIĆ JAKOV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51647709117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BOKANE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15.111,74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15.111,74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LENCIĆ KOLJA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26270960771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BOKANE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14.794,06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14.794,06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LEOVAC ZVONKO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10300623935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15.806,58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15.806,58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LETICA NINA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92041136203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CRNOJEZERSKA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8.356,66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8.356,66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LEVAČIĆ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75745131756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RADNIČKA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40324 GORIČAN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14.387,44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14.387,44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LIPAK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63941041192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KOSTELČEVA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44202 BUDAŠEVO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11.702,20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11.702,20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LISEC 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57490060364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RIBNJAK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59.390,21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59.390,21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LISEC KREŠIMIR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00084498705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RIBNJAK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53.221,92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53.221,92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LIVOJEVIĆ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44007596489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B.LORKOVIĆA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18.899,38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LOPAC DENIS</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99104728904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STIPE JAVORA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18.518,75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LOVAČ NENAD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63627786645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T.PEJAČEVIĆA 26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34511 ĐURĐENOVAC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11.213,35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11.213,35</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813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LOVREC MILJENKO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52479313078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SVETI URBAN 123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40312 ŠTRIGOVA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55.006,69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55.006,69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LOVREK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98637882449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GARDINOVEC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40319 BELICA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17.335,69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17.335,69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LOVREKOVIĆ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00986566812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ČOGOČ 31/1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44213 KRATEČKO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22.854,92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22.854,92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JELENA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88940734536</w:t>
            </w:r>
          </w:p>
          <w:p w:rsidRPr="003A591A" w:rsidR="00084503" w:rsidP="00A34C30" w:rsidRDefault="00084503">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BURIĆEV ODV. 21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8.577,55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p w:rsidRPr="003A591A" w:rsidR="00084503" w:rsidP="00A34C30" w:rsidRDefault="00084503">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LJUBINKO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76567101595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B.BUŠIĆA 42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13.397,54</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00030840267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BURIĆEV ODVOJAK 27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10175 SVETA KLARA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9.492,34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09494727202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MALI PUT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13.619,13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13.619,13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MATAN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03061161687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SELNIK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42000 IVANEC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13.209,10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13.209,10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LOVRIĆ MIRKO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54370085373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KNINSKO POLJE I P.ZAJCA 8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11.928,68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11.928,68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LOZANČIĆ BOSILJKO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20986332962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UL.KRALJEVE SUTJESKE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1.603,80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1.603,80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FRANO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34790927902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VELIKE SREDICE 100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43000 BJELOVAR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14.133,05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14.133,05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94647615485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GRAHOVEČKA 8, VUGER SELO</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18.348,36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18.348,36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91245418531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KRALJI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16.192,12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16.192,12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LJUBO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45621507602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VELIKI BRIJEG ODV.77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10362 KAŠINA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10.910,48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10.910,48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MARKO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54997541591</w:t>
            </w:r>
          </w:p>
          <w:p w:rsidRPr="003A591A" w:rsidR="00163D52" w:rsidP="00A34C30" w:rsidRDefault="00163D52">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ODVOJAK VELIKI BRIJEG 77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10362 KAŠINA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17.370,73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17.370,73</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829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LOZIĆ MATO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63155864965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ŠULEKOVA 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10362 KAŠINA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19.604,11</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19.604,11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LUGOMER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33797110128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SREBRNJAK 22/3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10431 SVETA NEDELJA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28.593,41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28.593,41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LUKAČEVIĆ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23826855592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VELIKA KOSNICA 75/A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30.131,66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30.131,66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LUKENDA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58858750214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HRVATSKE MLADEŽI 79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20.515,15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20.515,15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LUKENDA JERKO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14211519410</w:t>
            </w:r>
          </w:p>
          <w:p w:rsidRPr="003A591A" w:rsidR="00084503" w:rsidP="00A34C30" w:rsidRDefault="00084503">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RUŽIĆEVA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14.112,46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14.112,46</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LUKIĆ NIKOLA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60006467728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POPINA 17</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28259653308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D.JAVORANJ 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44440 DVOR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17.913,68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17.913,68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LUNKO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69581886872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GOLJAK KLANJEČKI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49290 KLANJEC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22.744,25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22.744,25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LUPIĆ FABIJAN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22233839635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ZADARSKA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22000 ŠIBENIK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14.156,98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14.156,98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LUTIĆ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62580322420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BEDENIK 91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43000 BJELOVAR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13.429,87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13.429,87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LJOLJIĆ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61413768273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LOSKUNJA 24 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47220 VIJNIĆ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11.443,07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11.443,07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LJOLJIĆ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77392409758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 BRATSKE ZAJEDNICE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LJUBAS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58803928385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I.G.KOVAČIĆA 2D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LJUBIČIĆ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40892876117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S.RADIĆA 177/A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44321 BANOVA JARUGA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6.052,91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6.052,91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MACEKOVIĆ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44009650427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HORVATOVA 65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17.904,10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17.904,10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MAČUKAT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66214947113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HUBERTA PETTANA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31.484,34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31.484,34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MAĐARAC NENAD</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65681664620</w:t>
            </w:r>
          </w:p>
          <w:p w:rsidRPr="003A591A" w:rsidR="00163D52" w:rsidP="00A34C30" w:rsidRDefault="00163D52">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I.G.KOVAČIĆA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4.526,42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4.526,42</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846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MAGAŠ DOMAGOJ</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17304212458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NIN 15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23232 NIN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20.452,70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20.452,70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MAGAŠ MARTINA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28387804822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ZRINSKA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51300 DELNICE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5.177,79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5.177,79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MAGLIČIĆ VLADIMIR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91072032218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VODENA DRAGA 38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24.924,82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24.924,82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MAJDANDŽIĆ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20719524647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FRANCISKOVIĆEVA 88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43270 VELIKI GRĐEVAC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13.652,67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13.652,67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MAJETIĆ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41840355671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BUKOVNIK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11.945,06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11.945,06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MAJIĆ MIRKO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93842363753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ANDRIJE HEBRANGA 57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31400 ĐAKOVO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11.849,25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11.849,25</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MAJSEN STANKO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49573517205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HLAPIČINA 111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40313 SVETI MARTIN NA MURI</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3.520,55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3.520,55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MAJSTOROVIĆ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84411960819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KUTINSKA LIPA 114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44320 KUTINA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11.977,71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11.977,71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MAJSTOROVIĆ SREĆKO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64948114695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5.195,84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5.195,84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MALTAR ZVONKO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47288377970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PRVOMAJSKA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40329 KOTORIBA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12.100,72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12.100,72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MAMIĆ JADRANKA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53164166032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REMETINAČKI GAJ 2  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DRUGOJ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MANDIĆ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96952074149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OTOK OŠTARIJSKI 30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47302 OŠTARIJE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14.016,94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14.016,94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MANDIĆ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71951222753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PODČUDNIĆ 64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42.034,88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42.034,88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MANDIĆ TIHOMIR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42378148964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JOSIPA KOZARCA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14.785,92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14.785,92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MARAČIĆ ILIJA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91994479490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TUK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MARAČIĆ JURO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07915175236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KOZARČEVA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MARAČIĆ LJUBAN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22747274594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VAGOVINA 67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43240 ČAZMA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39.309,60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39.309,60</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863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MARAČIĆ MARINKO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27614404329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JOSIPA JOVIĆA BB</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53430 KORENICA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13.489,84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13.489,84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MARAČIĆ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51432899898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BOŽIĆ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23450 OBROVAC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MARAČIĆ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17152830671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BRINJSKA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13.860,99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13.860,99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MARČEC MILJENKO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45633932402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LUDBREŠKA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42000 VARAŽDIN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12.636,75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12.636,75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MARČIĆ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63794101838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MARČELJI KLIČI 55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51216 VIŠKOVO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MARČIĆ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10456033243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BUKOVIĆ 92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27.119,45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27.119,45</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MAREKOVIĆ JOSIP</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31991730399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PODVRH 1/6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18.288,44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18.288,44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MARIČIĆ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00033566303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OSIJEČKA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31403 VUKA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20.525,45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20.525,45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AMBROZIJE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13644107598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ZDRAVKA IKICE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14.112,46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14.112,46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DALIBOR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04350617964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IKIČINA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DOMINIK</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08054843609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RAFE BARIŠIĆA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20.461,91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JURO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71453558382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DOLJANOVCI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34000 POŽEGA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14.619,61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14.619,61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LJUBAN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56874931213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KRSTE HEGEDUŠIĆA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38.779,90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38.779,90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24280313870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STIPANČIĆEV A19/3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51638687271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J.HABDELIĆA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35000 SLAVONSKI BROD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20.775,24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20.775,24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76696442282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MASLENIČKA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5.781,31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5.781,31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MARIJAN JURO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14523267687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DABČEVICA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43290 GRUBIŠNO 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22.387,84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22.387,84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MARINČIĆ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97978217329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GORNJI TKALEC 78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48265 RAVEN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22.399,77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22.399,77</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881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MARINČIĆ MILE</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29655938037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PERENATSKA 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24.300,05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24.300,05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MARINOVIĆ BORE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43712871795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BRUŠKA  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15.189,53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15.189,53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MARINOVIĆ JOSO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09098506756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M.GUPCA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31540 DINJI MIHOLJAC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7.189,53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7.189,53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MARJANOVIĆ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88897464561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J,KRAŠA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2.943,14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2.943,14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MARJANOVIĆ LJUPKO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14308576767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GLOGOVEČKA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11.514,88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11.514,88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MARKELIĆ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77113737464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2.FERENŠČICA 5.ODV.16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12.854,78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12.854,78</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MARKET MARTINA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75797018991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MEŠTROVIĆEV TRG 9</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16.843,71</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16.843,71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05463790838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CAGINEC, DRAGUTINA FLAJPANA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21.934,97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21.934,97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16693611633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8.840,99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8.840,99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20363567260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BREZOVA GLAVA 3D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47241 CEROVAC VUKMANIČKI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11.791,10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11.791,10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15397977125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PRUŽNA ULIC A2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2.756,34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2.756,34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14705366161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RIBARSKA1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10251 HRVATSKI LEKOVAC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22.916,44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41149288082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PERE ŠTIMCA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21.377,95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21.377,95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MARKOVIĆ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38210342369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PEŠĆIĆI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11.597,78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11.597,78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MARKUŠIĆ RADOVAN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02736788282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GORNJAKI 14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49283 HRAŠČINA TRGOVIŠĆE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29.230,76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29.230,76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MARŠANIĆ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63601815207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GREDA 254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44273 SELA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18.351,34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18.351,34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MARŠIĆ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26679532175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DON FRANA BULIĆA 4A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11.622,82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11.622,82</w:t>
            </w:r>
          </w:p>
        </w:tc>
      </w:tr>
      <w:tr w:rsidRPr="003A591A" w:rsidR="003A591A" w:rsidTr="00163D5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898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MARTINEC IVAN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08186838297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MLINSKA 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10434 STRMEC SAMOBORSKI</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6.794,30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MARTINOVIĆ BLAŽENKO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54451923098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STJEPANOVA 1, HRASTINA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10430 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12.265,63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12.265,63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MARTINOVIĆ ILIJA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54507690186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TOMISLAVOVA 104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13.603,89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13.603,89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MARTINOVIĆ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28175099146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GUŠĆE 231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44203 GUŠĆE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12.890,27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MARTINOVIĆ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87460505682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MIRANJE GORNJE 122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12.256,70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12.256,70</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MAŠIĆ MEHO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26490697575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1.457,15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1.457,15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MATANOVIĆ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64996024431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REBRO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10313 GRABERJE IVANEČKO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12.996,97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12.996,97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MATANOVIĆ RUŽICA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66974470863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MILOVANA GAVAZZIA 2A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27.229,14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27.229,14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MATEKALO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47293102428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SETINJE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44311 POSAVSKI BREGI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24.569,48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24.569,48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MATEŠIĆ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94657628826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ŠENOE AUGUSTA 26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47.746,94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47.746,94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DALIBOR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88807018713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POŽARI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33000 VIROVITICA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12.429,03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12.429,03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GORANA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80416135283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LAGINJINA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LUKA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06120297829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POŽARI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33000 VIROVITICA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12.311,85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12.311,85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47974038215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ŠAŠ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44222 ŠAŠ</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12.793,98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12.793,98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23436339745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ŠKOLSKA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44320 KUTINA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9.813,87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9.813,87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70293063803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ZBJEGOVAČA, ŠKOLSKA UL.30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44320 KUTINA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8.234,73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8.234,73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MATIĆ NIKOLA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20696948666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RIJENAČKA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15.654,15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15.654,15</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915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MATIĆ SLAVKO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81640839394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POŽARI 71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33000 VIROVITICA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19.316,61</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19.316,61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MATIJAŠIĆ KRISTINA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32805956655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RIBARIĆI 40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5.405,20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5.405,20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MATIJEVIĆ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65992797225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ZADARSKA12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22000 ŠIBENIK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15.757,15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15.757,15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MATIŠIĆ IVANKA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90413915505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15.015,28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15.015,28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MATKOVIĆ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20373976952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TRDAKOVA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10255 STUPNIK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15.896,18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15.896,18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MATKOVIĆ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50111524236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FRANJE HERMANA 42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11.390,73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11.390,73</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MATKUN JURAJ</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82604398171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KLUPCI ZAČRETSKI 66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49217 KRAPINSKE TOPLICE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17.128,59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17.128,59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MATOŠA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95649775663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CRKVENA 37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40316 VRATIŠINEC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3.374,73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3.374,73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MEDVED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37234488552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ZAPEĆ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51328 LUKOVDOL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54.434,47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54.434,47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MEJAŠKI IVAN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66120635364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ZADRAD 60/B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955,45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955,45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MEMOVIĆ MILOJKA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74764230190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MALINOVA 146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20.318,69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20.318,69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MESIĆ 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18289657090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UL.NOVO PRAČNO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46.525,43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46.525,43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MESIĆ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34138635499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JELVICA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12.352,18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12.352,18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MESIĆ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35028881082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LIPICE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14.649,28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14.649,28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MESIĆ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38860164931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ĐAČKA 59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27.360,52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27.360,52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MEŠTROVIĆ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01835667479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I.G.KOVAČIĆA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15.279,60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15.279,60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MIČIĆ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41198819817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JOSIPA KOZARCA 76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32254 VRBANJA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12.990,56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12.990,56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MIHALJAC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15713920957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OPOROVEC 163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11.988,00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11.988,00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933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MIHALJEVIĆ ILIJA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31918090899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GLAVINA 42/D</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13.832,29</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MIJAČ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66318346185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I.G.KOVAČIĆA 2J</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14.601,72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14.601,72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MIJAČ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51822789229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PAPUČKA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2.396,51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2.396,51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MIJAČ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68784959332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I.G.KOVAČIĆA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34.947,71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MIJATOVIĆ STANKO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61483643604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LEDINSKA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48000 KOPRIVNICA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11.440,04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11.440,04</w:t>
            </w:r>
          </w:p>
        </w:tc>
      </w:tr>
      <w:tr w:rsidRPr="003A591A" w:rsidR="003A591A" w:rsidTr="00084503">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MIKEC STJEPAN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48942118661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KRAJIŠKA 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23.568,48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93172206015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VIRSKA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23000 ZADAR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23.071,71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23.071,71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MIKLOŠIĆ VLATKO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25286146327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GUSTAVA KRKLECA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3.597,91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3.597,91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MIKULČIĆ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65392330673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POMPEROVEC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49284 BUDINŠČINA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19.130,90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19.130,90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MILIČEVIĆ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71669659172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SAVSKA 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10372 OBOROVO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52.672,18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52.672,18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MILIČEVIĆ VESELJKO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56751320319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DRAČEVAC 14N</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21000 SPLIT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56.817,62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56.817,62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MILIVOJEVIĆ NENAD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65086220966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PEROJ 91/B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52100 PULA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19.808,85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19.808,85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MILJAK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78698501734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KRASNO 441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53274 KRASNO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MIOČEVIĆ 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31968143753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ZADARSKA11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29.314,69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29.314,69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MIRIĆ RADOVAN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36740777578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BIOKOVSKAA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16.204,99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16.204,99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MIRKOVIĆ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09665537562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BRESTAČA 217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11.885,17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11.885,17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MIRKOVIĆ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88627055705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BRESTAČA 217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469" w:type="pct"/>
            <w:tcBorders>
              <w:top w:val="nil"/>
              <w:left w:val="nil"/>
              <w:bottom w:val="single" w:color="auto" w:sz="4" w:space="0"/>
              <w:right w:val="single" w:color="auto" w:sz="4" w:space="0"/>
            </w:tcBorders>
            <w:shd w:val="clear" w:color="auto" w:fill="auto"/>
            <w:vAlign w:val="center"/>
            <w:hideMark/>
          </w:tcPr>
          <w:p w:rsidRPr="001851E5" w:rsidR="00BD4195" w:rsidP="00A34C30" w:rsidRDefault="00BD4195">
            <w:pPr>
              <w:overflowPunct/>
              <w:autoSpaceDE/>
              <w:autoSpaceDN/>
              <w:adjustRightInd/>
              <w:textAlignment w:val="auto"/>
              <w:rPr>
                <w:bCs/>
                <w:sz w:val="16"/>
                <w:szCs w:val="16"/>
              </w:rPr>
            </w:pPr>
            <w:r w:rsidRPr="001851E5">
              <w:rPr>
                <w:bCs/>
                <w:sz w:val="16"/>
                <w:szCs w:val="16"/>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950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MISILO ROBERT</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72619194416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KUPINEČKA 54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9.997,38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9.997,38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MIŠIĆ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93569463282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SVINJIČKO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44203 GUŠĆE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25.563,30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25.563,30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MIŠIĆ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94551443409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S.GREGORKA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17.062,68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17.062,68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MIŠKIĆ NEDELJKO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49204098536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GRADIŠTE 99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34343 BEKTEŽ</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14.059,55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14.059,55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MITAR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70686587027</w:t>
            </w:r>
          </w:p>
          <w:p w:rsidRPr="003A591A" w:rsidR="00A5344A" w:rsidP="00A34C30" w:rsidRDefault="00A5344A">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MIMICE 88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21318 MIMICE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A5344A">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MLINAREVIĆ IVICA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09897754918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DOBRIŠE CESARIĆA 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31000 OSIJEK</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531,08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531,08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MOKOSEK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50574428706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J.DOBRILE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42.685,40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42.685,40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MOVRIĆ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07676460699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STAJNICA 63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53262 JEZERANE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16.591,51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16.591,51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MRAZOVIĆ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65164944233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 PETRUŠEVAC IV ODV.48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16.523,73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16.523,73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MRĐENOVIĆ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73170990282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K.TOMISLAVA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34350 ČAGLIN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14.035,10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14.035,10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MRKONJIĆ ZVONKO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95704963378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KNEZA TRPIMIRA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12.078,89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12.078,89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MRMIĆ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64083466840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GUŠĆE 267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44203 GUŠĆE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24.503,12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24.503,12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MRŠIĆ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29012860074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34.849,53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34.849,53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MUJINOVIĆ RAMIZ</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08899234533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BIUŠLJETIĆ 170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74225 OSJEČANI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12.768,47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12.768,47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MUJINOVIĆ SINIŠA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62362892590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Ž.FAŠIZMA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51211 MATULJI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10.422,04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10.422,04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MUJKIĆ ADIL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48650739830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ČAVLE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15.070,47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15.070,47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MUMINOVIĆ NUSRET</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79472938581</w:t>
            </w:r>
          </w:p>
          <w:p w:rsidRPr="003A591A" w:rsidR="001851E5" w:rsidP="00A34C30" w:rsidRDefault="001851E5">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5.857,60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5.857,60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967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MUNJAKOVIĆ VELAGA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77687831487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ŠILJKOVAČA 141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47222 CETINGRAD</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1.430,30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1.430,30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MUSTEDANAGIĆ IBRAHIM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16556702589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GRBOVAC KRNJAČKI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14.112,46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14.112,46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MUŠANČIĆ SAŠA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31008986822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KOSTANJEVAC 55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4.937,03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4.937,03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NASUP SEJAD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26262184053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ČAVLE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22.241,84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22.241,84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NEKIĆ LUKA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2.930,67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2.930,67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NESNIDAL NENAD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87268132101</w:t>
            </w:r>
          </w:p>
          <w:p w:rsidRPr="003A591A" w:rsidR="00227031" w:rsidP="00A34C30" w:rsidRDefault="00227031">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MEDVEŠĆAK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12.186,41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12.186,41</w:t>
            </w:r>
          </w:p>
        </w:tc>
      </w:tr>
      <w:tr w:rsidRPr="003A591A" w:rsidR="003A591A" w:rsidTr="00227031">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NEUWIRTH TIBOR </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46094810539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MILANA REŠETARA 18</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NIKIĆ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23312575153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SLAVENSKOG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17.800,56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17.800,56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NIKOLIĆ ANKICA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16448336860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LIBURNIJSKA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12.505,36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12.505,36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NIKOLIĆ SLOBODAN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53973261764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POSAVSKI ODVOJAK 58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13.244,42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13.244,42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NIMAC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04691623231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SALNIK 29/2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10380 SVETI IVAN ZELINA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NOĆ ANTON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28783395587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S.RADIĆA 83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53220 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17.575,69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17.575,69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NOVAK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47851744165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BRODSKI DRENOVAC 93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34315 RATKOVICA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15.784,02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15.784,02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NOVAK RENATO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92484400069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BANA J.JELAČIĆA 53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40000 ČAKOVEC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20.138,67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20.138,67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NOVAK SLAVICA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14415825076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VRHOVEC 227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18.996,30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18.996,30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NOVAK STANISLAV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43027495427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GLAVINA 30, CELINE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40317 PODTUREN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13.609,52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13.609,52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NUHANOVIĆ HAKIJA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46684196922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SOBOLI 53/2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11.424,57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11.424,57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OBAD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42605805712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HUM BISTRIČKI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49246 MARIJA BISTRICA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985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OBUČINA TATJANA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51305618932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DRAGE KODRMANA 17</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2.962,98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2.962,98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OFENBEHER ORLAN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11331913743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DRŽIĆEVA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16.467,56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16.467,56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OJVAN SOLDO BOŽANA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27.533,12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27.533,12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OLIVARI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99327453978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MOĆENIČKA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OMERAŠEVIĆ FAHRUDIN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04825115506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49.974,83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49.974,83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ORCT VLATKO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81784946902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HORVATOVA 33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26.536,90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NP1</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26.536,90</w:t>
            </w:r>
          </w:p>
        </w:tc>
      </w:tr>
      <w:tr w:rsidRPr="003A591A" w:rsidR="003A591A" w:rsidTr="003A412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OREHOVEC SLAVKO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38137178547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A.HABUŠA 37</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40326 DONJI MIHALJEVEC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5.389,16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5.389,16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OREŠKOVIĆ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40751932331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LJ.POSAVSKOG 51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23.463,47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23.463,47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ORLIĆ ANA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04722265988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PLAVNIČKA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51521 PUNAT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1.287,99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1.287,99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ORLOVAC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55456652016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RIBNJAK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44415 TOPUSKO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11.073,50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11.073,50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OSMAKČIĆ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42465233321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LUKŠIĆ GORNJI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42.723,11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42.723,11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OSOJNIČKI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32289014884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KLANAC 5/A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51329 SEVERIN NA KUPI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17.590,97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17.590,97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OSTOVIĆ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25294690361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POLJIČKA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53220 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12.352,18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12.352,18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OŠTARČEVIĆ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59720701576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LIPA 10A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PAČKO IVANA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97653435543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BAŠČINSKA 41 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36.759,81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36.759,81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PAĆIN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66271312971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PUSKA 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44325 KRAPJE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26.677,26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26.677,26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PAJIĆ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18571715434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 KOZARI PUT 57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14.017,10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14.017,10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PALIĆ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38836214357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B.RADIČEVIĆA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15.051,93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15.051,93</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1003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PAMUKOVIĆ IVAN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88435784772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JABLANSKA 28</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15.989,44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15.989,44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PANTIĆ ZVONKO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67190286179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LEPŠIĆ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9.452,74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9.452,74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PAPAC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77725626667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HRGOVIĆI 75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18.844,78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18.844,78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PAPIĆ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93413283054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V.NAZORA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33404 ŠPIŠIĆ BUKOVICA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11.191,04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11.191,04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PARADŽIK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32409036939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PUT KNJINA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23450 OBROVAC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9.490,52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p w:rsidRPr="003A591A" w:rsidR="003A412B" w:rsidP="00A34C30" w:rsidRDefault="003A412B">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3A412B">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PAŠALIĆ NIKOLA </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44379507743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VINKOVAČKA 13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7.217,79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7.217,79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HRVOJE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31303746503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SUKOŠAN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23206 SUKOŠAN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22.044,92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22.044,92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84812990181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GORNJA KOVAČICA 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43270 VELIKI GRĐEVAC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13.823,68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13.823,68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87677049704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ANTOLCA MATIJE 117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3.367,17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3.367,17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36773048258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LUKOVČAK 55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41225 ĐURMANEC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15.007,49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15.007,49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95785324991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BRČEVAC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10340 VRBOVEC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22.279,05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22.279,05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ALOJZIJE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09715557704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TUŠILOVIĆ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47241 CEROVAC VUKMANIČKI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9.905,94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43715359785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REPULČEVA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JASTREBARSKO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JURO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70335581353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KRALJA ZVONIMIRA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16.086,07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16.086,07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KARLO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11945750233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MLAKOVAC 14/A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47242 KRNJAK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8.055,87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69387313617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KRALJA ZVONIMIRA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14.474,40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14.474,40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1019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MARKO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63249039121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KRIŽ.KAMENICA 36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16.517,02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16.517,02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60483735349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PLJEŠIVIČKA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14.302,45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14.302,45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05273575521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LAŠVANSKA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12.116,42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12.116,42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71175795199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FRANE COTE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13.893,68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13.893,68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PAVLOVIĆ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83046767818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 BRATSKE ZAJEDNICE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PEĆARIĆ FRANE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81149468632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5.TRNJANSKI NASIP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16.146,60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702DC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PEĆARIĆ JOSIP</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75162562994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5.TRNJANSKI NASIP 18</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11.733,70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PEHAREC VLATKA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69801170910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D.KODRMANA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14.901,22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PEJAKOVIĆ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17829511243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J.STJEPUŠINA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19.056,78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19.056,78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PENDIĆ FILIP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03378260888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DRAGE ŠĆITARA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PENDIĆ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76385188123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USPON KONZULA ISTRANINA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52100 PULA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28.486,19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28.486,19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PERAK ILIJA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79052439192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JUGOVA 2/A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10255 STUPNIK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16.205,97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16.205,97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PERAK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31728423545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OBROVEC 8, NOVAKI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10431 SVETA NEDELJA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20.939,01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20.939,01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PERAK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13480715418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GRADEC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21.093,09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PERETIN ANDREA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46355672474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14.131,41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14.131,41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PERETIN BRANKA</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46137971991</w:t>
            </w:r>
          </w:p>
          <w:p w:rsidRPr="003A591A" w:rsidR="001851E5" w:rsidP="00A34C30" w:rsidRDefault="001851E5">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49250 ZLATAR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16.297,36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16.297,36</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1035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ČIKEŠ NATALIJA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43732951833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JARUŠČICA 1A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44.226,31</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DOMAGOJ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41205488947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DONJE POKUPLJE 36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17.720,26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JADRANKA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69728988547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IVE TIJARDOVIĆA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13.140,00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13.140,00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MIKICA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81858574063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GALDOVAČKA 227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12.348,50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12.348,50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MIRO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99617121968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LETINAC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17.532,37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17.532,37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75634784925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LETINAC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14.945,01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702DC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PERKOVIĆ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92641819350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KIPIŠĆE 10</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10434 STRMEC </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3.504,67</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PERLIĆ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91858692933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JELVICA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17.291,66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17.291,66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PERNAR VLADO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34318816691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7, STANČIĆ</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PEROLIĆ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18890379517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SUNČANA ULICA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32100 VINKOVCI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18.258,25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18.258,25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PEROLIĆ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57405377395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HRV.VOJNIKA 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32221 NUŠTAR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16.993,76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16.993,76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PEROLIĆ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48623919255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SUNČANA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32100 VINKOVCI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22.649,20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22.649,20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PERŠE VINKA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85760304788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KRALJEVIĆA MIROSLAVA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15.083,42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PEŠUN JURAJ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35966843968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PROZOR 135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53220 OTOČAC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2.263,21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2.263,21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PEŠUT MARICA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06797525246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SELŠČINSKA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12.996,47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12.996,47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PETEK RAJKO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53763289093</w:t>
            </w:r>
          </w:p>
          <w:p w:rsidRPr="003A591A" w:rsidR="001851E5" w:rsidP="00A34C30" w:rsidRDefault="001851E5">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ĐURMANEC 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49225 ĐURMANEC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1051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PETKOVIĆ STANISLAV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81299598077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JALŠOVEC 36/A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40312 ŠTRIGOVA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37.436,82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37.436,82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PETRIČEVIĆ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78520982818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NOVO BRDO 67, HUSAIN</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44320 KUTINA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12.352,18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12.352,18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PETRIĆ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30012024019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V.NAZORA 57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32221 MARINCI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19.974,48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19.974,48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PETRIĆ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54029242887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OSIJEČKA 125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35000 SLAVONSKI BROD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20.608,76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20.608,76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PETRIĆ TADEJA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12709507157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PETEFI, ŠANDORA 1/B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32221 NUŠTAR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23.486,90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23.486,90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PETROVIĆ IVAN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17812567054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FRUŠKOGORSKA 12, DUMOVEC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10361 SESVETSKI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19.634,60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p w:rsidRPr="003A591A" w:rsidR="005C62D8" w:rsidP="00A34C30" w:rsidRDefault="005C62D8">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5C62D8">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PETROVIĆ IVAN </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87279957645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BELE BARTOKA 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17.030,60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17.030,60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PETROVIĆ MARTIN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04122089741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PRIMORSKA CESTA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20340 PLOČE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15.092,14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15.092,14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PETROVIĆ NEVENKA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03246289497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SRIJANE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21205 DONJI DOLAC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35.448,20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35.448,20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PEZER ZVONIMIR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23156300509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J.MIHANOVIĆA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10.837,45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10.837,45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PEZO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40768000239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UL.KLJENOVAC 12,LOKVIČIĆI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21263 KRIVODOL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10.407,41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10.407,41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PILIPOVIĆ RADE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93799285122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NAŠIČKA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77.657,93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77.657,93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PILJEK TIHOMIR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35241949020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PETRA KREŠIMIRA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44253 MOŠĆENICA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9.654,76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9.654,76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PILJEK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76077605513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MOSLAVAČKA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44320 KUTINA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13.532,36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13.532,36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PINTARIĆ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82720644944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N.TESLE 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42202 TRNOVEC BARTOLOVEČKI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16.997,16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PINTEK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30344901832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A.ŠENOE 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14.720,06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1067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PISKAČ BOŽICA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33509334549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RUŽMARINKA 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12.792,91</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12.792,91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PISKAČ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53565004979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BRCKOVLJANI, RUŽMARINKA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16.496,49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16.496,49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PLAVEC KRUNOSLAV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95252179328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BREZOVAČKI ODRED 133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9.680,31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9.680,31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PLEŠA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11976584834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I.TRSTENIČKI ODV.1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10361 SESVETSKI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27.705,05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27.705,05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POGORELEC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76226062633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R.BOŠKOVIĆA 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40329 KOTORIBA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16.046,19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16.046,19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POLANEC BRANIMIR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77773159602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MERHATOVEC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40314 SELNICA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POLANEC KRUNOSLAV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32641213866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BREZOVEC 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40313 SVETI MARTIN NA MURI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24.926,23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24.926,23</w:t>
            </w:r>
          </w:p>
        </w:tc>
      </w:tr>
      <w:tr w:rsidRPr="003A591A" w:rsidR="003A591A" w:rsidTr="005C62D8">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POLJAK NIKOLINA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39156415628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KARLOVAČKA 28</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JASTREBARSKO</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17.218,57</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17.218,57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POLJANEC MARTIN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25063845393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TUHELJ 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49215 TUHELJ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10.365,49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10.365,49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POMPER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79517015846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RADOIŠĆE 126/1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10380 SVETI IVAN ZELINA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19.145,59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19.145,59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PONGRAČIĆ DUŠAN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17912107924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PRIŠUN 98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49231 HUM NA SUTLI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15.436,85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15.436,85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POSARIĆ DRAGICA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34162780546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VRTAČA 32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19.295,82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19.295,82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POTURICA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70057941070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PODGORA 54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49240 DONJA STUBICA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29.571,57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PRANJIĆ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63433216659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VIDIKOVAC 80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17.269,11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17.269,11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PROTIĆ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65132249036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UL.39 BR.27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20271 BLATO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20.900,45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20.900,45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PRSKALO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17589785105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ZVEČAJ 21/B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28.700,76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28.700,76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PUFEK DRAGUTIN</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92354069632</w:t>
            </w:r>
          </w:p>
          <w:p w:rsidRPr="003A591A" w:rsidR="001851E5" w:rsidP="00A34C30" w:rsidRDefault="001851E5">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48312 RASINJA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14.231,65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14.231,65</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1084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PUŠKARČUK ANTUN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391144041163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STRUŽANI 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35216 PRNJAVOR</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2.011,74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2.011,74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RADEK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21679463900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PRIBISLAVEC, B.JELAČIĆA 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40000 ČAKOVEC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13.793,42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13.793,42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RADIĆ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46844673412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IVANIĆGRADSKA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26.931,18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26.931,18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RADIKOVIĆ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99016335744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N.S.SROK M.TITA 169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40000 ČAKOVEC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14.514,45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14.514,45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RADINIĆ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02303959966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SISAČKA 2. ODV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RADOŠ MIRKO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77941483496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MLAKA 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10312 KLOŠTAR IVANIĆ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4.215,08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4.215,08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RAJKOVIĆ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25872406100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HRV.BRAT.ZAJEDNICE 27</w:t>
            </w:r>
          </w:p>
          <w:p w:rsidRPr="003A591A" w:rsidR="005C62D8" w:rsidP="00A34C30" w:rsidRDefault="005C62D8">
            <w:pPr>
              <w:overflowPunct/>
              <w:autoSpaceDE/>
              <w:autoSpaceDN/>
              <w:adjustRightInd/>
              <w:textAlignment w:val="auto"/>
              <w:rPr>
                <w:bCs/>
              </w:rPr>
            </w:pP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19.742,93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19.742,93</w:t>
            </w:r>
          </w:p>
        </w:tc>
      </w:tr>
      <w:tr w:rsidRPr="003A591A" w:rsidR="003A591A" w:rsidTr="005C62D8">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RAJKOVIĆ ZORAN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01487442074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S.RADIĆA 8, DONJA PIŠTANA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33515 ORAHOVICA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13.901,68</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13.901,68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RAJŠIĆ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32850039870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G.BAČUGA 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12.260,22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12.260,22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RAJTARIĆ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59477072040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V.VARIČAKA 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15.431,98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RAKIĆ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49551406456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K.ZAHARADNIKA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11.849,25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11.849,25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RAKO NADA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96905461024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MAKSIMIRSKO NASELJE IV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16.289,49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RAMIĆ BOROJEVIĆ MIRELA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72734824497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VELIKA KOSNICA 36/2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16.585,59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RAMIĆ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51530126837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SELNIČKA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RASTIĆ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88694168297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 18/B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6.453,91</w:t>
            </w:r>
          </w:p>
        </w:tc>
        <w:tc>
          <w:tcPr>
            <w:tcW w:w="469" w:type="pct"/>
            <w:tcBorders>
              <w:top w:val="nil"/>
              <w:left w:val="nil"/>
              <w:bottom w:val="single" w:color="auto" w:sz="4" w:space="0"/>
              <w:right w:val="single" w:color="auto" w:sz="4" w:space="0"/>
            </w:tcBorders>
            <w:shd w:val="clear" w:color="auto" w:fill="auto"/>
            <w:vAlign w:val="center"/>
            <w:hideMark/>
          </w:tcPr>
          <w:p w:rsidR="00BD4195" w:rsidP="00A34C30" w:rsidRDefault="00BD4195">
            <w:pPr>
              <w:overflowPunct/>
              <w:autoSpaceDE/>
              <w:autoSpaceDN/>
              <w:adjustRightInd/>
              <w:textAlignment w:val="auto"/>
              <w:rPr>
                <w:bCs/>
              </w:rPr>
            </w:pPr>
            <w:r w:rsidRPr="003A591A">
              <w:rPr>
                <w:bCs/>
              </w:rPr>
              <w:t>traŽBINA PRIZNATA PO PRIJAVI</w:t>
            </w:r>
          </w:p>
          <w:p w:rsidRPr="003A591A" w:rsidR="001851E5" w:rsidP="00A34C30" w:rsidRDefault="001851E5">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1099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RAŠIĆ DRAŽEN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20184767256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DUBEČKA 46</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25.618,59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25.618,59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RATKAJEC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625,27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625,27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RAZUM MATIJA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87282286099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KONŠČICA 18/A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10435 SV.MARTIN POD OKIĆEM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18.895,14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18.895,14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REBENIŠAK ZLATKO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78454408839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PUSTODOL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16.938,61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16.938,61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REBROVIĆ GORAN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28642327993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KUKAČA 122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47264 TOUNJ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26.513,79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26.513,79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REJC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13668591801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SLAVKA KOVAČIĆA 28/B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REKIĆ HAMDIJA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66110733235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RIM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51329 SEVERIN NA KUPI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16.010,96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16.010,96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RELOTA MILENKO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62203008434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SISAČKA 79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44317 POPOVAČA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12.968,66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12.968,66</w:t>
            </w:r>
          </w:p>
        </w:tc>
      </w:tr>
      <w:tr w:rsidRPr="003A591A" w:rsidR="003A591A" w:rsidTr="006120F9">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RENDULIĆ ANTON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20218405530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ANTUNA STRGARA 30</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17.471,16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17.471,16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RENDULIĆ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84129637999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D.NIKŠIĆ, CEROVAC 97,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47240 SLUNJ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14.306,92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14.306,92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REPALUST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19816620218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VLADIRA NAZORA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14.951,18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14.951,18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REPALUST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03706001124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VLADIMIRA NAZORA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21.197,82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21.197,82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REZO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RIBARIĆ JELKA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06651973562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LJUDEVITA GAJA 44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12.690,64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12.690,64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RONČEVIĆ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39147253859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STJEPANA MAŽURANIĆA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51250 NOVI VINODOLSKI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15.655,10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15.655,10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RONČEVIĆ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26704661344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LOKMERI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31.995,90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31.995,90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ROPAR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94637300988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PRIBANJCI 26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21.848,77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21.848,77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ROSO SLOBODAN</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33661888989</w:t>
            </w:r>
          </w:p>
          <w:p w:rsidRPr="003A591A" w:rsidR="001851E5" w:rsidP="00A34C30" w:rsidRDefault="001851E5">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A.NUJIĆA 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15.783,33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15.783,33</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1117</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ROTIM MARIO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12940195185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T.UJEVIĆA 12, ČEMERNICA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33000 VIROVITICA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31.742,17</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31.742,17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ROTIM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50934520790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DETKOVAC 172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33411 GRADINA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31.866,15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31.866,15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RUBČIĆ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45279969643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LIČKO LEŠĆE 321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53224 LIČKO LEŠĆE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33.689,74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33.689,74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RUBINIĆ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48557775376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G.DESINEC, STARČEVIĆEVA 44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JASTREBARSKO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13.951,74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13.951,74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RUDEŽ DALIBOR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82958754345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A.CESARCA 91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22.596,19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22.596,19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RUPČIĆ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96297795798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PODGORSKA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53270 SENJ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20.305,20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20.305,20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RUPČIĆ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25822289075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PODGORSKA 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53270 SENJ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16.323,62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16.323,62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SABLJIĆ LIDIJA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23636759399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BADOVINČEVA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54.452,08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600C90">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SABLJIĆ ŽELJKO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95685881706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BADOVINČEVA 21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46.207,65</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SALAPOVIĆ ZVONIMIR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75847156566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44430 HRVATSKA KOSTAJNICA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21.258,62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21.258,62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SALIHIĆ HUSO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42787338109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SOBOLI 53/2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14.016,94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14.016,94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SALOPEK EMMANUEL-ANTOINE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99213710749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OGULINSKA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47303 JOSIPDOL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SANTICA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19071625355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BRIJUNSKA 5 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13.475,39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13.475,39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SARATLIJA BLAŽ</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000178222792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MOSLAVAČKA 51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43280 GAREŠNICA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14.179,26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14.179,26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SARIĆ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98897921310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KLIS BRDO 28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21231 KLIS</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19.901,38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19.901,38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SARIĆ KRUNOSLAV</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71010994234</w:t>
            </w:r>
          </w:p>
          <w:p w:rsidRPr="003A591A" w:rsidR="001851E5" w:rsidP="00A34C30" w:rsidRDefault="001851E5">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KUŠEVAČKA 83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3.023,96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3.023,96</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1133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SARIĆ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17737389063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KUŠEVAČKA 83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51.842,13</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51.842,13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SCHMITT WALTER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67305281383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KOHANJAC 3/D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47276 ZAKANJE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21.383,66</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SCHNEIDER SANJA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05338199256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A.POMORACA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16.655,52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16.655,52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SEČAN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36268923046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DOMAŠINEC, GLAVINA 225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40318 DEKANOVEC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11.808,78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11.808,78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SENIČAR TIHOMIR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69678470810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LJ.GAJA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75.047,35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75.047,35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SERTIĆ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31637544403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PROZORSKA 33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10292 ŠENKOVEC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13.699,41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13.699,41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SERTIĆ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59772763465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FRANKOPANSKA 149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11.152,77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11.152,77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SESAR DALIBOR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71556967140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N.VJENCESLAVA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13.806,11</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600C90">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SEVER IGOR</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32414764887</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KOTORIPSKA 10 </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9.524,97</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9.524,97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SIMONOVIĆ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31316404383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B.RADIČEVIĆA 3,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13.801,68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13.801,68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SINKO KREŠIMIR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48733865683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MUŽEVSKI KRAJ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51315 MRKOPALJ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11.117,92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11.117,92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SIPINA DUJE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55364255354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Z.FRANKOPANA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23232 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10.999,33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10.999,33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SIPINA JOŠKO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75014379056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Z.FRANKOPANA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23232 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20.664,10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20.664,10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SIROVEC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52952063932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RIBARSKI PUT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51414 IČIĆI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9.324,47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9.324,47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SKENDEROVIĆ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57015284371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DONJODRAGONOŠKA  C.14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10253 DRAGNOŽAC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23.779,36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23.779,36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SLAVIČEK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03567246496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B.RADIĆA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19.896,43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19.896,43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SLAVIČEK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743399916621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ROVINJSKA 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52440 POREČ</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42.831,06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42.831,06</w:t>
            </w:r>
          </w:p>
        </w:tc>
      </w:tr>
      <w:tr w:rsidRPr="003A591A" w:rsidR="003A591A" w:rsidTr="001851E5">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1150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SLAVIČEK MILAN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61063496625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KREŠIMIROVA 14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40323 PRELOG</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25.291,53</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25.291,53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SLAVIČEK SINIŠA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79233798675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PALMA 55, ČULINEC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9.490,68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9.490,68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SLAVIČEK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59804966448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G.KRAJ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40320 DONJI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11.962,41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11.962,41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SLAVIĆ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27721817311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BOGDANI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20.266,83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20.266,83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SMIRNOV PAVLO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2.037,99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2.037,99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SMOLČIĆ ANA-MARIA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42424837041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ZLATAROVA ZLATA 61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32.622,82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32.622,82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SMOLČIĆ ANTON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65212503151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LIPICE 125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17.804,46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17.804,46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SOLDO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89399562152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DOMITROVEC 111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42205 VIDOVEC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SOMOĐI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50128494997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RIJEČKI VUKŠINEC 33</w:t>
            </w:r>
          </w:p>
          <w:p w:rsidRPr="003A591A" w:rsidR="00600C90" w:rsidP="00A34C30" w:rsidRDefault="00600C90">
            <w:pPr>
              <w:overflowPunct/>
              <w:autoSpaceDE/>
              <w:autoSpaceDN/>
              <w:adjustRightInd/>
              <w:textAlignment w:val="auto"/>
              <w:rPr>
                <w:bCs/>
              </w:rPr>
            </w:pP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48268 GORNJA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30.752,89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30.752,89</w:t>
            </w:r>
          </w:p>
        </w:tc>
      </w:tr>
      <w:tr w:rsidRPr="003A591A" w:rsidR="003A591A" w:rsidTr="00600C90">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1159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SOPIĆ VLADIMIR</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45517515966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SUHODOLSKA 22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42203 JALŽABET</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SPAJIĆ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85084572344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2.VINOGRADSKI OD.25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10312 KLOŠTAR IVANIĆ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13.891,43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13.891,43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SREMEC RENATO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89388380536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ZAGORSKA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49282 KONJŠČINA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16.964,39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16.964,39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STIPETIĆ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58313810655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KALCI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12.763,70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12.763,70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STIPIĆ ILIJA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12104497054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JURJA HUSA RASINJANINA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48312 RASINJA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13.124,02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13.124,02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16403800076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B.RADIĆ 457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31410 STRIZIVOJNA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14.235,01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14.235,01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STIPIĆ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44771108215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ŠAMAČKA 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35210 VRPOLJE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11.446,57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11.446,57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STIPIĆ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19545150781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ŽELJANSKA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44322 LIPOVLJANI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14.015,90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14.015,90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STIPIĆ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88414977635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KORLAT 207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6B555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1168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STJEPANOVIĆ ZORAN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38786197690</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MIGALOVCI 31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34350 ČAGLIN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14.489,99</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14.489,99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STJEPANJEK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92342662954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ZUMBULSKA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25.994,39</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74741358941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DINARSKA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16.846,76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16.846,76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STJEPIĆ RATKO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03640441827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OBROVAČKA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11.094,85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11.094,85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STOJANOVIĆ RADENKO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62556243406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A.ŽAJE 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61.701,58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61.701,58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STOJČIĆ ILIJA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63412088388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BOROVAC 87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44323 RAJIĆ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14.478,92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14.478,92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STOJEVIĆ BISERKA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94767138144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SOKOLSKA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36.280,70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36.280,70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STOPIĆ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44771108215</w:t>
            </w:r>
          </w:p>
          <w:p w:rsidRPr="003A591A" w:rsidR="00D1031A" w:rsidP="00A34C30" w:rsidRDefault="00D1031A">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ŠAMAČKA 53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35210 VRPOLJE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3.518,71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3.518,71</w:t>
            </w:r>
          </w:p>
        </w:tc>
      </w:tr>
      <w:tr w:rsidRPr="003A591A" w:rsidR="003A591A" w:rsidTr="00D1031A">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STOŠIĆ MILAN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13864720148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BABURIČINA 22</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12.206,14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12.206,14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STRUNJAK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15289428562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G.ČEMEHOVEC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49294 KRALJEVEC NA SUTLI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14.812,31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14.812,31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STRUNJAK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47492466702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GORNJI ČEMEHOVEC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49294 KRALJEVEC NA SUTLI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14.038,90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14.038,90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SUČEVIĆ ANDREJA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19454965685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STJEPANA SELJANA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1.962,37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1.962,37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SUČIĆ AGNEZA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34107615071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SUČIĆ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32660964602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SVILAR DANKO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04824797665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SVETOG MATEJA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NOVI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60.038,20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60.038,20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ŠABIĆ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98197141795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S.RADIĆA 78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43500 DARUVAR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17.807,88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17.807,88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ŠABIĆ HAJRO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13439208009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3.KOZARI PUT 4. ODV 61/A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16.668,35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16.668,35</w:t>
            </w:r>
          </w:p>
        </w:tc>
      </w:tr>
      <w:tr w:rsidRPr="003A591A" w:rsidR="003A591A" w:rsidTr="006B555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1185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ŠANTEK BISERKA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91403066468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MIRAMARSKA 15A </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6.973,91</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ŠARAC DARIO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21676364131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DIVKA BUDAKA 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20.899,50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20.899,50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ŠAREC NEMEC VALENTINA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44927773387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SV.ANTUNA 52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14.767,81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14.767,81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ŠARGAČ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02143658752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BREZNICA 140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43225 BREZNIČKI HUM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10.586,52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10.586,52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ŠARGAČ MARIO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57526198103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BREZNICA 143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42225 BREZNIČKI HUM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20.768,08</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ŠARGAČ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54098013415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BREZNICA 138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42225 BREZNIČKI HUM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20.465,62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20.465,62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ŠARIĆ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52468085885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ZAGREBAČKA 79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35214 DONJI ANDRIJAŠEVCI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16.877,27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16.877,27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ŠAŠKO MARIJA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26522228962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REBRO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12.723,53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sz w:val="16"/>
                <w:szCs w:val="16"/>
              </w:rPr>
            </w:pPr>
            <w:r w:rsidRPr="003A591A">
              <w:rPr>
                <w:bCs/>
                <w:sz w:val="16"/>
                <w:szCs w:val="16"/>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1031A">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1193</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ŠĆULIJA MATO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76466037346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LANIŠTE 7 B</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ŠEBALJ MARIJA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80999222993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HRASTELNICA 41/B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44000 SISAK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14.454,36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14.454,36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ŠEGAN DALIBOR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82714609202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OTOK OŠTARISKI 100/B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ŠEGAN DRAŽEN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10737242491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ŠEGANI 91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47302 OŠTARIJE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72.627,71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72.627,71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ŠEGAN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36335915868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OTOK OŠTARIJSKI, ŠEGANI 84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11.597,78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11.597,78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ŠENIJA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26216858174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GORNJA GAREŠNICA 73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43280 GAREŠNICA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21.430,95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21.430,95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ŠERER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31608874924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MEDARSKA 59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ŠESTAK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54785227797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STAROPOLJSKA 5</w:t>
            </w:r>
          </w:p>
        </w:tc>
        <w:tc>
          <w:tcPr>
            <w:tcW w:w="688"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textAlignment w:val="auto"/>
              <w:rPr>
                <w:bCs/>
              </w:rPr>
            </w:pPr>
            <w:r w:rsidRPr="003A591A">
              <w:rPr>
                <w:bCs/>
              </w:rPr>
              <w:t>40328 DONJA DUBRAVA</w:t>
            </w:r>
          </w:p>
          <w:p w:rsidRPr="003A591A" w:rsidR="006B5554" w:rsidP="00A34C30" w:rsidRDefault="006B5554">
            <w:pPr>
              <w:overflowPunct/>
              <w:autoSpaceDE/>
              <w:autoSpaceDN/>
              <w:adjustRightInd/>
              <w:textAlignment w:val="auto"/>
              <w:rPr>
                <w:bCs/>
              </w:rPr>
            </w:pP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13.401,76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13.401,76</w:t>
            </w:r>
          </w:p>
        </w:tc>
      </w:tr>
      <w:tr w:rsidRPr="003A591A" w:rsidR="003A591A" w:rsidTr="006B555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1201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ŠEŠELJ DENIS</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17525629591</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PODGRADINA 19</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20355 OPUZEN</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15.035,85</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15.035,85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ŠIKIĆ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62051365565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KORLAT 149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12.352,18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12.352,18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ŠIKMAN SLAVKO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88710437644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KRUŽNA ZADVORSKA1. ODV.4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43.523,57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ŠILJEG ZRINKO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95765391294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ULICA DRAGE GERVAISA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31.810,70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31.810,70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ŠIMIĆ ALFONZ</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55494478866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ARTURA TURKULINA 87 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20.128,97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20.128,97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ŠIMIĆ ILIJA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23372400785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CEROV. VUKMANIČKI 20A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47241 CEROVAC VUKMANIČKI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15.065,04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15.065,04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ŠIMIĆ TOMAS-ERNEST VIKTOR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93099322863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BARUTANSKI JARAK 124/B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20.708,60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20.708,60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ŠIMUNDŽA MATE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45264235250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VELEBITSKA 90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21000 SPLIT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ŠIMUNOVIĆ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06449703245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KEŠINCI M.GUPCA 36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31402 SEMELJCI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15.434,53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15.434,53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ŠIMUNOVIĆ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05652705324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ZAGRADI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51513 OMIŠALJ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43.346,94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43.346,94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ŠIMUNOVIĆ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30251808638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SENJSKA 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53223 VRHOVINE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1.623,72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1.623,72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ŠIPIĆ KUZMAN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45832349049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PRUŽNA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16.677,44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16.677,44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ŠIŠAKOVIĆ ROBERT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05754112448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KOLAROVA 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24.400,53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ŠKEC NENAD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61997167836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KOLODVORSKA 38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10370 DUGO SELO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27.965,10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27.965,10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ŠKILJO EDIB</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96263299692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FRANCA PREŠERNA 40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51000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12.164,19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12.164,19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ŠKRINJAR TIHANA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73690398643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KLANJČIĆ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4.262,66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4.262,66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ŠKVORC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39905203683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GARDINOVEC 269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40319 BELICA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4.526,42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4.526,42</w:t>
            </w:r>
          </w:p>
        </w:tc>
      </w:tr>
      <w:tr w:rsidRPr="003A591A" w:rsidR="003A591A" w:rsidTr="006B555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1218</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ŠKVORC MARIJAN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13100724545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V.NAZORA 15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40317 PODTURANJ</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38.689,20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38.689,20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1219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ŠKVORC VINKO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64708564352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RADNIČKA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40319 BELICA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17.717,28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17.717,28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ŠOBAK ROBERT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96122827504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BUDIM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42250 LEPOGLAVA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20.747,65</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ŠPEHAR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11857442818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MATIJE DIVKOVIĆA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11.692,44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ŠPEJIĆ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 xml:space="preserve">06368356644 </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SESVETE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34312 POŽEŠKE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14.641,14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14.641,14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ŠPELJAK ZVONKO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61396995620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MOVRAČ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49294 KRALJEVEC NA SUTLI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24.767,12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24.767,12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ŠPRAJC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31717888762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STAJNICA 66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53262 JEZERANE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54.762,27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54.762,27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ŠTABA ELA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34152711527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 ORANIČKI ODVOJAK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37.281,94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ŠTAJMINGER GORAN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83353151319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BLAŽEVCI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51328 LUKOVDOL</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14.610,51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14.610,51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ŠTAKIĆ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81379079465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I.L.RIBARA 12, LADIMIREVCI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31550 VALPOVO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28.288,19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28.288,19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ŠTEFANAC DUNJA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30618269316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BELAJ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47250 DUGA RESA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4.145,65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4.145,65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ŠTRKALJ ANĐELKO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25245874079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LJUPINA 10/A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35400 NOVA GRADIŠKA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13.838,37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13.838,37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ŠTRKALJ DRAGAN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72441388306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1.LEDINSKI ODVOJAK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14.414,27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14.414,27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ŠTUDIR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50151809125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HRAŠĆE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JASTREBARSKO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12.008,15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12.008,15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ŠUBARIĆ IGOR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75093667947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KIHALAC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44400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2.662,07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ŠULENTIĆ PAJO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66559772751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STARO SELO 20 SVETI ROK</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53244 LOVINAC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24.181,36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24.181,36</w:t>
            </w:r>
          </w:p>
        </w:tc>
      </w:tr>
      <w:tr w:rsidRPr="003A591A" w:rsidR="003A591A" w:rsidTr="006B555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1234</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ŠUMIĆ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39424053622</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T.A.AMIHANOVIĆA 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SESVETE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18.876,42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18.876,42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ŠUPLJIKA DAMIR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18912215613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GORNJI KRAJ 29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42320 DONJ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ŠUPUKOVIĆ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84165262695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MADŽARI 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44211 BLINSKI KUT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19.893,73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19.893,73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ŠUPUKOVIĆ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04923339034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MADŽARI 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44211 BLINJSKI KUT</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ŠUŠAK FRANO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27847962324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6.BIZEK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1.731,41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1.731,41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ŠUŠNJA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69717957258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MIRANJE GORNJE 115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9.207,61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9.207,61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ŠVEC DRAGUTIN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43932766079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HRAŠĆINA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49283 HRAŠĆINA TRGOVIŠĆE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44.449,77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TADIĆ FRANJO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41279276860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PETROV AGORA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49253 LOBOR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44.331,83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44.331,83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TADIĆ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48927913018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ZADARSKA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22000 ŠIBENIK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290,33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290,33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TARADI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43697660986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N.TESLE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40319 BELICA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13.411,13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13.411,13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TAŠIĆ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23005754210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PRGOMELJE 317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43252 PRGOMELJE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13.311,01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13.311,01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TATAREVIĆ ĆAZIM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14034303874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16.266,41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16.266,41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TIPURIĆ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81412706535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UL.K.ĆOSIĆA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5.772,01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5.772,01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TISAJ DARKO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10076286997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DONJA ULICA 34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40324 GORIČAN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14.338,72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14.338,72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TOKIĆ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48210010639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MAREKOVIĆEVA 5, JALŠ.BREŠKI</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10310 IVANIĆ GRAD</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53.635,50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TOKIĆ JAKO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35538804515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12.812,42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12.812,42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TOLIĆ JURE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53227516611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PODRUTE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42220 NOVI MAROF</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13.755,96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13.755,96</w:t>
            </w:r>
          </w:p>
        </w:tc>
      </w:tr>
      <w:tr w:rsidRPr="003A591A" w:rsidR="003A591A" w:rsidTr="006B555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1251</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TOLIĆ MATO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71128355155</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I.GRANĐE 97</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15.585,92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15.585,92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TOLJAN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13951369603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KAMENICA 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24.482,29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24.482,29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TOMAS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40867146012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BOGDANI 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13.106,59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13.106,59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TOMIĆ BERNARD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63577284065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HRVATSKE MLADEŽI 45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17.236,12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17.236,12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58165004130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LAŠTVANSKA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15.467,47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15.467,47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TOMIĆ JOZO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64197884257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BENKOVAČKO SELO 271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42.450,20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42.450,20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84353637838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PLITVIČKI ODV 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2.856,59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2.856,59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TOMIĆ MARINKO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98480024140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JOSIPA JOVIĆA 58/3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12.908,13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12.908,13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02193946204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RUSNICA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49231 HUM NA SUTLI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15.939,02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15.939,02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TOMINAC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77760454803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SVETI ROK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12.164,18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12.164,18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TOMŠIĆ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13295061936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CVJETNO NASELJE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16.261,28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16.261,28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TONKOVIĆ LUKA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90255912770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SINAC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53224 LIČKO LEŠĆE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26.178,81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26.178,81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TOPIĆ ZVONKO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39746201663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K.P.SVAČIĆA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35435 STARA GRADIŠKA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8.870,32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8.870,32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TOTIĆ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59031389183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LAŠVANSKI PUT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10.237,64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TOTIĆ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68028954750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MARINA GETALDIĆA 32/A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22300 KNIN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13.505,08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13.505,08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TRAVICA RADE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55626222955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HERTE TURZE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14.663,34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14.663,34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TRIFUNOV MAXIM</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55.820,70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55.820,70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TRPUTEC NIKOLA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10292177277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GOLOBREŠKA 3C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10251 HRVATSKI LESKOVAC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17.389,18</w:t>
            </w:r>
          </w:p>
        </w:tc>
        <w:tc>
          <w:tcPr>
            <w:tcW w:w="469" w:type="pct"/>
            <w:tcBorders>
              <w:top w:val="nil"/>
              <w:left w:val="nil"/>
              <w:bottom w:val="single" w:color="auto" w:sz="4" w:space="0"/>
              <w:right w:val="single" w:color="auto" w:sz="4" w:space="0"/>
            </w:tcBorders>
            <w:shd w:val="clear" w:color="auto" w:fill="auto"/>
            <w:vAlign w:val="center"/>
            <w:hideMark/>
          </w:tcPr>
          <w:p w:rsidRPr="006B5554" w:rsidR="00BD4195" w:rsidP="00A34C30" w:rsidRDefault="00BD4195">
            <w:pPr>
              <w:overflowPunct/>
              <w:autoSpaceDE/>
              <w:autoSpaceDN/>
              <w:adjustRightInd/>
              <w:textAlignment w:val="auto"/>
              <w:rPr>
                <w:bCs/>
                <w:sz w:val="16"/>
                <w:szCs w:val="16"/>
              </w:rPr>
            </w:pPr>
            <w:r w:rsidRPr="006B5554">
              <w:rPr>
                <w:bCs/>
                <w:sz w:val="16"/>
                <w:szCs w:val="16"/>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6B5554">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1269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TRTANJ TOMISLAV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52111423199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JELVICA 21</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16.206,82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16.206,82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84414174877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RIJENAČKA 10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ĆERALIJE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6.584,11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6.584,11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TUNIĆ FRANJA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52397965196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N.TESLE 5,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33517 MIKLEUŠ</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28.454,72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28.454,72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TUNIĆ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04598273733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N.TESLE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17.734,88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17.734,88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TUNIĆ JOZA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16533430556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TESLINA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33521 ĆERALIJE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11.062,69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11.062,69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TUNIĆ PRENKO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88374422527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PRERADOVIĆEVA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33521 ĆERALIJE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14.015,90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14.015,90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TUNIĆ ZEFA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62842737766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TESLINA 24, 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33522 VOĆIN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14.041,60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14.041,60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TUNJIĆ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31991547044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PERE ŠNJARIĆA 12/2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51.493,49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51.493,49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TUNJIĆ NEDELJKO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49186306553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BUDANICA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33410 SUHOPOLJE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15.482,65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15.482,65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TUNJIĆ NIKO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24656099357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MOSORSKA 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16.349,84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16.349,84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1279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TUNJIĆ STIPO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49503393614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1.KOZARSKI PUT 12.ODVIJAK 27A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11.932,34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11.932,34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TURBIĆ MIRKO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74034269979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ZAGORSKA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10.559,98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10.559,98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TURBIĆ VEDRAN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47931809318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KARDINALA A. STEPINCA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12.392,80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12.392,80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TURKOVIĆ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34763500799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I.MAŽURANIĆA 71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10362 KAŠINA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4.793,02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TURŠIĆ DUBRAVKA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27380024937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HRIBAROV PRILAZ 6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14.430,19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14.430,19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TUŠKAN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67750346568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GORNJE POKUPJE 35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47286 MOHIČNO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13.609,52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13.609,52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TUTIĆ FRANJO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38852922242</w:t>
            </w:r>
          </w:p>
          <w:p w:rsidRPr="003A591A" w:rsidR="00F26CE6" w:rsidP="00A34C30" w:rsidRDefault="00F26CE6">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ZDENČAC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43280 GAREŠNICA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31.406,38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31.406,38</w:t>
            </w:r>
          </w:p>
        </w:tc>
      </w:tr>
      <w:tr w:rsidRPr="003A591A" w:rsidR="003A591A" w:rsidTr="00F26CE6">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1286</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UGARKOVIĆ MIRJANA</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43398128736</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FRANJČEVIĆEVA 23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10361 SESVETSKI KRALJEVEC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12.358,43</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12.358,43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UGARKOVIĆ VALTER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14612882028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FRANJČRVIĆEVA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10361 SESVETSKI KRALJEVEC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11.344,85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11.344,85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UGRINOVSKI MIRJANA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48751208233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NINE MARAKOVIĆ 25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60.694,44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60.694,44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1289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UREMOVIĆ ANTUN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66574555734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VRBANI 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23.841,61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23.841,61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UTOVIĆ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92050268569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KARELA ZAHRADNIKA 34/1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10020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121.260,28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121.260,28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VADAS DAVOR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65584781175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DRAVSKA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40325 DRAŠKOVEC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15.522,42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15.522,42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VALEČIĆ NADA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34903637944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JESENOVEČKA 59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10363 BELOVAR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15.436,60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VALEČIĆ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28826104064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JESENOVAČKA 59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10363 BELOVAR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15.244,14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VALJAN KARLO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08372716836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ŠVICA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53225 ŠVICA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16.750,71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16.750,71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VALJAN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61131824364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SIGETAC 64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23.460,87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23.460,87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VALJAN NIKO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09777431652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ŠVLJKOVEC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49224 LEPAJCI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13.603,54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13.603,54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VALJAN OLIVER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45440113783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ŠVICA 47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53225 ŠVICA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13.178,13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13.178,13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VALJAN ŽARKO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65658806923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SIGETAC 64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13.731,54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13.731,54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1299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VARDIĆ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66217479111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SLAVKA KOLARA 35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15.351,42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15.351,42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VARDIĆ NIKO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94701941778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CEROVAC VUKMANIČKI 20/A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47241CEROVAC VUKMANIČKI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6.603,80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6.603,80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VARDIĆ STIPAN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58631508001</w:t>
            </w:r>
          </w:p>
        </w:tc>
        <w:tc>
          <w:tcPr>
            <w:tcW w:w="632" w:type="pct"/>
            <w:tcBorders>
              <w:top w:val="nil"/>
              <w:left w:val="nil"/>
              <w:bottom w:val="single" w:color="auto" w:sz="4" w:space="0"/>
              <w:right w:val="single" w:color="auto" w:sz="4" w:space="0"/>
            </w:tcBorders>
            <w:shd w:val="clear" w:color="auto" w:fill="auto"/>
            <w:noWrap/>
            <w:vAlign w:val="center"/>
            <w:hideMark/>
          </w:tcPr>
          <w:p w:rsidRPr="00F26CE6" w:rsidR="00BD4195" w:rsidP="00A34C30" w:rsidRDefault="00BD4195">
            <w:pPr>
              <w:overflowPunct/>
              <w:autoSpaceDE/>
              <w:autoSpaceDN/>
              <w:adjustRightInd/>
              <w:textAlignment w:val="auto"/>
              <w:rPr>
                <w:bCs/>
                <w:sz w:val="18"/>
                <w:szCs w:val="18"/>
              </w:rPr>
            </w:pPr>
            <w:r w:rsidRPr="00F26CE6">
              <w:rPr>
                <w:bCs/>
                <w:sz w:val="18"/>
                <w:szCs w:val="18"/>
              </w:rPr>
              <w:t>CEROVAC VUKMANIČKI 20/A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47241 CEROVAC VUKMANIČKI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10.360,07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10.360,07</w:t>
            </w:r>
          </w:p>
        </w:tc>
      </w:tr>
      <w:tr w:rsidRPr="003A591A" w:rsidR="003A591A" w:rsidTr="00C25D12">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1302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VARGEK BOŽIDAR</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35240855154</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OTOK 46 A</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40323 PRELOG</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VAZGEČ ANTO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36832291180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ŠKOLSKA 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2.829,23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2.829,23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VAZGEČ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33938399532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TRIGLAVKSKA 20/D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19.363,41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19.363,41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VAZGEČ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64232174038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HRVATSKE MLADEŽI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5.469,77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5.469,77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VAZGEČ MIJO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86076074569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STARA SUBOCKA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2.500,00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2.500,00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VAZGEČ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67421070488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TRIGLAVKA 20/D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17.078,27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17.078,27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VESELI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84635568537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MATICE HRVATSKE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10410 VELIKA GORICA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108.387,96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108.387,96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1309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VEVERKA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30655964777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BULATOVA 27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17.821,22</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VICIĆ SEBASTIJAN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91028156082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N.TESLE 10,ĆERALIJE</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33517 MIKLEUŠ</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13.419,95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13.419,95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VIDA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31790833842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B.BUŠIĆA 69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33520 SLATINA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14.639,25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14.639,25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VIDAKOVIĆ DRAGO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71766383104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BREZOVEC ZELINSKI 3F</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10382 DINJA ZELINA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17.645,10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VIDAKOVIĆ VJEKOSLAV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53297591117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LIPICE 58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18.300,53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18.300,53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VIDIĆ JURO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38583739035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SIGETAC 64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22.370,27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22.370,27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VIDIĆ MATO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06954666693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HERCEGOVAČKA 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18.177,79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18.177,79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VIDIĆ TVRTKO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49853599623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SIGETAC 64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44330 NOVSKA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VIDMAR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92039634993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KUPINEC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10450 KLINČA SELA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168.793,42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168.793,42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1318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VIDOVIĆ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15566458590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BANA JELAČIĆA ODV.9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44253 MOŠĆENICA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12.352,18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12.352,18</w:t>
            </w:r>
          </w:p>
        </w:tc>
      </w:tr>
      <w:tr w:rsidRPr="003A591A" w:rsidR="003A591A" w:rsidTr="00F815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1319</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VIDOVIĆ MATO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73594970068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ANTE STARČEVIĆA 14</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53230 KORENICA</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4.239,92</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4.239,92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VIDOVIĆ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69249250871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B.J.JELAČIĆA ODV.9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44253 MOŠĆENICA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17.286,99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17.286,99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VIDOVIĆ PERO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46861237378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MILANA NEMIČIĆA 1 L ODV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44250 PETRINJA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33.235,59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33.235,59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VLAHOVIĆ RENATA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51663323867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PETROVA 11, HRASTINA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10430 SAMOBOR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107.903,11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107.903,11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VLAHOVIĆ VLASTA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69015494124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ALBAHARIJEVA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42.451,64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42.451,64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VNUČEC KRUNOSLAV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72798002962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BUTKOVEC 46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42225 BREZNIČKI HUM</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18.271,35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18.271,35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VOJVODA IVA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59155787740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MILOVANA GAVAZZIA 23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VOLARIĆ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95860528370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NEDELJANEC ,B.RADIĆA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42205 VIDOVEC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6.527,80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6.527,80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VRABEC MILIVOJ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00744780331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I.KUKULJEVIĆA 10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10090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26.821,26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26.821,26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VRANEŠ MILAN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83729124824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VESLAČKA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310.768,48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310.768,48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1329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VRATARIĆ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00523881699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VOJMILA RABADANA 68 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3.183,63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3.183,63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VRBANIĆ JURAJ</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46413374233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BUKOVNIČKA 67</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18.883,99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18.883,99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VRLJIĆ SENDI</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05245538097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ANTE TOPIĆA MIMARE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16.635,07</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VUČENOVIĆ STIPE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78598292175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RADMANOVAČKA 18/D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VUČETIĆ MATE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61746559086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DRAŽENOVIĆI 1 C</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53260 BRINJE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39.335,60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39.335,60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VUČETIĆ ZDRAVKO</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12083054843</w:t>
            </w:r>
          </w:p>
          <w:p w:rsidRPr="003A591A" w:rsidR="00F8157E" w:rsidP="00A34C30" w:rsidRDefault="00F8157E">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KRIŽPOLJE 43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9.586,04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9.586,04</w:t>
            </w:r>
          </w:p>
        </w:tc>
      </w:tr>
      <w:tr w:rsidRPr="003A591A" w:rsidR="003A591A" w:rsidTr="00F815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1335</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VUČINOVIĆ MIROSLAV</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93863972793</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OREŠKOVIĆEVA 6 V</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14.396,66</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14.396,66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VUČKOVIĆ NENAD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37382421606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SVETI PETAR 29/A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12.329,58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12.329,58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VUKANČIĆ IVANKA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99822785769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TRG MLADOSTI 13</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VUKANČIĆ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39515854962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BENKOVAČKO SELO 121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10.844,33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10.844,33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1339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VUKOVIĆ IVICA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88670397861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VAROŠ 22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47306 SABORSKO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10.242,54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10.242,54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59444122231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LIPICE 21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53261 KRIŽPOLJE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14.636,99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14.636,99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VUKOVIĆ MLADEN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09315099062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PRHOVEC 16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40312 ŠTRIGOVA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12.143,70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12.143,70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VUKOVIĆ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24084984409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ANTUNA STRGARA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10290 ZAPREŠIĆ</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20.210,54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20.210,54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VUKSAN MARKO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66203627458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ŠOPOT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23420 BENKOVAC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26.918,89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26.918,89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VUKSAN-ČEČURA VIŠNJA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03373199890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POTOČNJAKOVA 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10090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VULETIĆ ZORAN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66796436542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BAŠČANSKA C. 41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19.312,63</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ZAGOREC DANIJEL</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0</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2.751,84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2.751,84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ZAHIROVIĆ RIFAT</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12246416608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ČAVLE 236/1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51219 ČAVLE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13.471,82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13.471,82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ZAHIROVIĆ SEAD</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04681542311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HRVATSKOG PROLJEĆA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12.681,25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12.681,25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1349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ZAJEC IVAN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64867136020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DEJANOVEČKA 31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10040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2.608,84</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ZANOŠKI MARTIN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00927502744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ŠTOSOVA 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11.094,85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11.094,85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ZAVRTNIK BOJAN</w:t>
            </w:r>
          </w:p>
        </w:tc>
        <w:tc>
          <w:tcPr>
            <w:tcW w:w="359" w:type="pct"/>
            <w:tcBorders>
              <w:top w:val="nil"/>
              <w:left w:val="nil"/>
              <w:bottom w:val="single" w:color="auto" w:sz="4" w:space="0"/>
              <w:right w:val="single" w:color="auto" w:sz="4" w:space="0"/>
            </w:tcBorders>
            <w:shd w:val="clear" w:color="auto" w:fill="auto"/>
            <w:noWrap/>
            <w:vAlign w:val="center"/>
            <w:hideMark/>
          </w:tcPr>
          <w:p w:rsidR="00BD4195" w:rsidP="00A34C30" w:rsidRDefault="00BD4195">
            <w:pPr>
              <w:overflowPunct/>
              <w:autoSpaceDE/>
              <w:autoSpaceDN/>
              <w:adjustRightInd/>
              <w:jc w:val="center"/>
              <w:textAlignment w:val="auto"/>
              <w:rPr>
                <w:bCs/>
              </w:rPr>
            </w:pPr>
            <w:r w:rsidRPr="003A591A">
              <w:rPr>
                <w:bCs/>
              </w:rPr>
              <w:t>21121138806</w:t>
            </w:r>
          </w:p>
          <w:p w:rsidRPr="003A591A" w:rsidR="00F8157E" w:rsidP="00A34C30" w:rsidRDefault="00F8157E">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A.STARČEVIĆA 61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23440 GRAČAC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11.666,08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11.666,08</w:t>
            </w:r>
          </w:p>
        </w:tc>
      </w:tr>
      <w:tr w:rsidRPr="003A591A" w:rsidR="003A591A" w:rsidTr="00F815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1352</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ZEBEC ŽELJKO</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23799813979</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PILA 45</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49244 STUBIČKE TOPLICE</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16.011,53</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16.011,53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ZEC MIRO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66365525815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BRINJSKA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53430 KORENICA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15.494,33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15.494,33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ZEC OLIVER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93579003152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VAGOVINA 26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43245 GORNJI DRAGANAC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20.574,51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20.574,51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ZEKIĆ PETAR</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02974024560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14.112,46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14.112,46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ZGORELEC BRANKO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32050127290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DEKLEŠANEC 24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43268 GORNJA RIJEKA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19.075,92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19.075,92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ZGORELEC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96300572193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ILOVA, SLAVKA PAVLOVIĆA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44320 KUTINA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24.946,54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24.946,54</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ZLATUNIĆ MIROSLAV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39595750189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TUŠILOVIĆ 89/A</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47241 CEROVAC VUKMANIČKI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12.678,23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12.678,23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1359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ZOVKO NIKOLA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51171501343</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ZADARSKA 12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22000 ŠIBENIK</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15.312,07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15.312,07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1360</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ZOVKO NIKOLA </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93341086300</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VELIKOPOLJSKA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9.531,20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9.531,20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ZUBČIĆ ANTE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21791638007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DON M. ČURKOVIĆ 30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23000 ZADAR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33.172,02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33.172,02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ZULIĆ MILE</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62610586448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DOBRA VODA BB</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23422 STANKOVCI</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14.385,28</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14.385,28</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ŽAGROVIĆ JOSIP</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42019342515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BRDINE 20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47306 SABORSKO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37.036,62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37.036,62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ŽANIĆ ZDRAVKO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64917923711</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SABLJACI 50</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47300 OGULIN</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22.302,62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22.302,62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ŽERJAV MILENKO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11482477042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ČREČANJ 39/D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40306 MACINEC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5.579,03</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5.579,03</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ŽGELA DRAGICA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32626152179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FURIJAN 126</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47240 SLUNJ</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12.672,56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12.672,56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ŽIGIĆ HASAN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45915857215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2.263,21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2.263,21</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1368</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ŽIGIĆ ŽELJKO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50962165966</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OPOROVEČKA 119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24.372,89</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24.372,89</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1369</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ŽIŽAK IVANA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84602055857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A.DOLENCA 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24.907,54</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24.907,54</w:t>
            </w:r>
          </w:p>
        </w:tc>
      </w:tr>
      <w:tr w:rsidRPr="003A591A" w:rsidR="003A591A" w:rsidTr="00F8157E">
        <w:trPr>
          <w:trHeight w:val="180"/>
        </w:trPr>
        <w:tc>
          <w:tcPr>
            <w:tcW w:w="22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lastRenderedPageBreak/>
              <w:t>1370</w:t>
            </w:r>
          </w:p>
        </w:tc>
        <w:tc>
          <w:tcPr>
            <w:tcW w:w="706"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ŽUGAJ IVAN</w:t>
            </w:r>
          </w:p>
        </w:tc>
        <w:tc>
          <w:tcPr>
            <w:tcW w:w="35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20390391238</w:t>
            </w:r>
          </w:p>
        </w:tc>
        <w:tc>
          <w:tcPr>
            <w:tcW w:w="63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SISAČKA 53</w:t>
            </w:r>
          </w:p>
        </w:tc>
        <w:tc>
          <w:tcPr>
            <w:tcW w:w="688"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10417 BUŠEVEC</w:t>
            </w:r>
          </w:p>
        </w:tc>
        <w:tc>
          <w:tcPr>
            <w:tcW w:w="627"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15.522,18</w:t>
            </w:r>
          </w:p>
        </w:tc>
        <w:tc>
          <w:tcPr>
            <w:tcW w:w="469" w:type="pct"/>
            <w:tcBorders>
              <w:top w:val="single" w:color="auto" w:sz="4" w:space="0"/>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TRAŽBINA PRIZNATA PO PRIJAVI</w:t>
            </w:r>
          </w:p>
        </w:tc>
        <w:tc>
          <w:tcPr>
            <w:tcW w:w="2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single" w:color="auto" w:sz="4" w:space="0"/>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1371</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ŽUNEC FRANJO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42816422695</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BARTOLA KAŠIĆA 18</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47000 KARLOVAC</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2.372,66</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2.372,66</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1372</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ŽUNIĆ IVO</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36863623519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LUČKO 74</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10250 LUČKO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14.079,47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14.079,47</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1373</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ŽUPAN MARIJAN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06504630357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KASUNI 10/D</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47251 BOSILJEVO</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41.041,85</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41.041,85</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1374</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ŽUTINIĆ TOMISLAV</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91173815449</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A.K.MIOŠIĆA 2</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43500 DARUVAR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24.298,82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24.298,82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1375</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VALEČIĆ NADA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34903637944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JESENOVEČKA 59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10363 BELOVAR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103.284,50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103.284,50</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1376</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VALEČIĆ STJEPAN</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28826104064</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JESENOVAČKA 59</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10363 BELOVAR</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69.680,22</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69.680,22</w:t>
            </w:r>
          </w:p>
        </w:tc>
      </w:tr>
      <w:tr w:rsidRPr="003A591A" w:rsidR="003A591A" w:rsidTr="00D8140F">
        <w:trPr>
          <w:trHeight w:val="18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1377</w:t>
            </w:r>
          </w:p>
        </w:tc>
        <w:tc>
          <w:tcPr>
            <w:tcW w:w="706"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ŠAŠKO MARIJA</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26522228962</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REBRO 5</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10360 SESVETE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43.000,01</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43.000,01</w:t>
            </w:r>
          </w:p>
        </w:tc>
      </w:tr>
      <w:tr w:rsidRPr="003A591A" w:rsidR="003A591A" w:rsidTr="00D8140F">
        <w:trPr>
          <w:trHeight w:val="72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1378</w:t>
            </w:r>
          </w:p>
        </w:tc>
        <w:tc>
          <w:tcPr>
            <w:tcW w:w="706"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REPUBLIKA HRVATSKA, Ministarstvo financija, Porezna uprava, Područni ured Zagreb</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18683136487</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 xml:space="preserve">Avenija Dubrovnik 32 </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10000 ZAGREB</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1.158.864,80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1.158.864,80</w:t>
            </w:r>
          </w:p>
        </w:tc>
      </w:tr>
      <w:tr w:rsidRPr="003A591A" w:rsidR="003A591A" w:rsidTr="00D8140F">
        <w:trPr>
          <w:trHeight w:val="702"/>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1379</w:t>
            </w:r>
          </w:p>
        </w:tc>
        <w:tc>
          <w:tcPr>
            <w:tcW w:w="706"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HAJRUDIN AHMETOVIĆ</w:t>
            </w:r>
          </w:p>
        </w:tc>
        <w:tc>
          <w:tcPr>
            <w:tcW w:w="35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20988391198</w:t>
            </w:r>
          </w:p>
        </w:tc>
        <w:tc>
          <w:tcPr>
            <w:tcW w:w="632"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Kostijarevo</w:t>
            </w:r>
          </w:p>
        </w:tc>
        <w:tc>
          <w:tcPr>
            <w:tcW w:w="688"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Drinjača, Bosna i Hercegovina</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298.232,57</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DA</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298.232,57</w:t>
            </w:r>
          </w:p>
        </w:tc>
      </w:tr>
      <w:tr w:rsidRPr="003A591A" w:rsidR="003A591A" w:rsidTr="00D8140F">
        <w:trPr>
          <w:trHeight w:val="540"/>
        </w:trPr>
        <w:tc>
          <w:tcPr>
            <w:tcW w:w="229" w:type="pct"/>
            <w:tcBorders>
              <w:top w:val="nil"/>
              <w:left w:val="single" w:color="auto" w:sz="4" w:space="0"/>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1380</w:t>
            </w:r>
          </w:p>
        </w:tc>
        <w:tc>
          <w:tcPr>
            <w:tcW w:w="706"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SIMON JOZIĆ</w:t>
            </w:r>
          </w:p>
        </w:tc>
        <w:tc>
          <w:tcPr>
            <w:tcW w:w="35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OIB: 52758732513</w:t>
            </w:r>
          </w:p>
        </w:tc>
        <w:tc>
          <w:tcPr>
            <w:tcW w:w="632"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Žabljak 111</w:t>
            </w:r>
          </w:p>
        </w:tc>
        <w:tc>
          <w:tcPr>
            <w:tcW w:w="688"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Rovišće</w:t>
            </w:r>
          </w:p>
        </w:tc>
        <w:tc>
          <w:tcPr>
            <w:tcW w:w="627"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single" w:color="auto" w:sz="4" w:space="0"/>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346.638,08 kn</w:t>
            </w:r>
          </w:p>
        </w:tc>
        <w:tc>
          <w:tcPr>
            <w:tcW w:w="469" w:type="pct"/>
            <w:tcBorders>
              <w:top w:val="nil"/>
              <w:left w:val="nil"/>
              <w:bottom w:val="single" w:color="auto" w:sz="4" w:space="0"/>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Tužba zbog ozljede na radu, Općinski sud u Karlovcu P-66/2010, sudski spor u tijeku</w:t>
            </w:r>
          </w:p>
        </w:tc>
        <w:tc>
          <w:tcPr>
            <w:tcW w:w="2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single" w:color="auto" w:sz="4" w:space="0"/>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1D0006">
        <w:trPr>
          <w:trHeight w:val="360"/>
        </w:trPr>
        <w:tc>
          <w:tcPr>
            <w:tcW w:w="229" w:type="pct"/>
            <w:tcBorders>
              <w:top w:val="nil"/>
              <w:left w:val="single" w:color="auto" w:sz="4" w:space="0"/>
              <w:bottom w:val="nil"/>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1381</w:t>
            </w:r>
          </w:p>
        </w:tc>
        <w:tc>
          <w:tcPr>
            <w:tcW w:w="706" w:type="pct"/>
            <w:tcBorders>
              <w:top w:val="nil"/>
              <w:left w:val="nil"/>
              <w:bottom w:val="nil"/>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DRAGO HRGOTA</w:t>
            </w:r>
          </w:p>
        </w:tc>
        <w:tc>
          <w:tcPr>
            <w:tcW w:w="359" w:type="pct"/>
            <w:tcBorders>
              <w:top w:val="nil"/>
              <w:left w:val="nil"/>
              <w:bottom w:val="nil"/>
              <w:right w:val="single" w:color="auto" w:sz="4" w:space="0"/>
            </w:tcBorders>
            <w:shd w:val="clear" w:color="auto" w:fill="auto"/>
            <w:vAlign w:val="center"/>
            <w:hideMark/>
          </w:tcPr>
          <w:p w:rsidRPr="003A591A" w:rsidR="00BD4195" w:rsidP="00A34C30" w:rsidRDefault="00BD4195">
            <w:pPr>
              <w:overflowPunct/>
              <w:autoSpaceDE/>
              <w:autoSpaceDN/>
              <w:adjustRightInd/>
              <w:jc w:val="center"/>
              <w:textAlignment w:val="auto"/>
              <w:rPr>
                <w:bCs/>
              </w:rPr>
            </w:pPr>
            <w:r w:rsidRPr="003A591A">
              <w:rPr>
                <w:bCs/>
              </w:rPr>
              <w:t>OIB: 15992929914</w:t>
            </w:r>
          </w:p>
        </w:tc>
        <w:tc>
          <w:tcPr>
            <w:tcW w:w="632" w:type="pct"/>
            <w:tcBorders>
              <w:top w:val="nil"/>
              <w:left w:val="nil"/>
              <w:bottom w:val="nil"/>
              <w:right w:val="single" w:color="auto" w:sz="4" w:space="0"/>
            </w:tcBorders>
            <w:shd w:val="clear" w:color="auto" w:fill="auto"/>
            <w:vAlign w:val="center"/>
            <w:hideMark/>
          </w:tcPr>
          <w:p w:rsidRPr="003A591A" w:rsidR="00BD4195" w:rsidP="00A34C30" w:rsidRDefault="00BD4195">
            <w:pPr>
              <w:overflowPunct/>
              <w:autoSpaceDE/>
              <w:autoSpaceDN/>
              <w:adjustRightInd/>
              <w:textAlignment w:val="auto"/>
              <w:rPr>
                <w:bCs/>
              </w:rPr>
            </w:pPr>
            <w:r w:rsidRPr="003A591A">
              <w:rPr>
                <w:bCs/>
              </w:rPr>
              <w:t>Vrelo 31</w:t>
            </w:r>
          </w:p>
        </w:tc>
        <w:tc>
          <w:tcPr>
            <w:tcW w:w="688" w:type="pct"/>
            <w:tcBorders>
              <w:top w:val="nil"/>
              <w:left w:val="nil"/>
              <w:bottom w:val="nil"/>
              <w:right w:val="single" w:color="auto" w:sz="4" w:space="0"/>
            </w:tcBorders>
            <w:shd w:val="clear" w:color="auto" w:fill="auto"/>
            <w:noWrap/>
            <w:vAlign w:val="center"/>
            <w:hideMark/>
          </w:tcPr>
          <w:p w:rsidRPr="003A591A" w:rsidR="00BD4195" w:rsidP="00A34C30" w:rsidRDefault="00BD4195">
            <w:pPr>
              <w:overflowPunct/>
              <w:autoSpaceDE/>
              <w:autoSpaceDN/>
              <w:adjustRightInd/>
              <w:textAlignment w:val="auto"/>
              <w:rPr>
                <w:bCs/>
              </w:rPr>
            </w:pPr>
            <w:r w:rsidRPr="003A591A">
              <w:rPr>
                <w:bCs/>
              </w:rPr>
              <w:t>Korenica</w:t>
            </w:r>
          </w:p>
        </w:tc>
        <w:tc>
          <w:tcPr>
            <w:tcW w:w="627" w:type="pct"/>
            <w:tcBorders>
              <w:top w:val="nil"/>
              <w:left w:val="nil"/>
              <w:bottom w:val="nil"/>
              <w:right w:val="single" w:color="auto" w:sz="4" w:space="0"/>
            </w:tcBorders>
            <w:shd w:val="clear" w:color="auto" w:fill="auto"/>
            <w:noWrap/>
            <w:vAlign w:val="center"/>
            <w:hideMark/>
          </w:tcPr>
          <w:p w:rsidRPr="003A591A" w:rsidR="00BD4195" w:rsidP="00472954" w:rsidRDefault="00BD4195">
            <w:pPr>
              <w:overflowPunct/>
              <w:autoSpaceDE/>
              <w:autoSpaceDN/>
              <w:adjustRightInd/>
              <w:jc w:val="center"/>
              <w:textAlignment w:val="auto"/>
              <w:rPr>
                <w:bCs/>
              </w:rPr>
            </w:pPr>
            <w:r w:rsidRPr="003A591A">
              <w:rPr>
                <w:bCs/>
              </w:rPr>
              <w:t>0,00</w:t>
            </w:r>
          </w:p>
        </w:tc>
        <w:tc>
          <w:tcPr>
            <w:tcW w:w="612" w:type="pct"/>
            <w:tcBorders>
              <w:top w:val="nil"/>
              <w:left w:val="nil"/>
              <w:bottom w:val="nil"/>
              <w:right w:val="single" w:color="auto" w:sz="4" w:space="0"/>
            </w:tcBorders>
            <w:shd w:val="clear" w:color="auto" w:fill="auto"/>
            <w:noWrap/>
            <w:vAlign w:val="center"/>
            <w:hideMark/>
          </w:tcPr>
          <w:p w:rsidRPr="003A591A" w:rsidR="00BD4195" w:rsidP="00472954" w:rsidRDefault="00FD2454">
            <w:pPr>
              <w:overflowPunct/>
              <w:autoSpaceDE/>
              <w:autoSpaceDN/>
              <w:adjustRightInd/>
              <w:jc w:val="center"/>
              <w:textAlignment w:val="auto"/>
              <w:rPr>
                <w:bCs/>
              </w:rPr>
            </w:pPr>
            <w:r w:rsidRPr="003A591A">
              <w:rPr>
                <w:bCs/>
              </w:rPr>
              <w:t>1.342.282,60</w:t>
            </w:r>
          </w:p>
        </w:tc>
        <w:tc>
          <w:tcPr>
            <w:tcW w:w="469" w:type="pct"/>
            <w:tcBorders>
              <w:top w:val="nil"/>
              <w:left w:val="nil"/>
              <w:bottom w:val="nil"/>
              <w:right w:val="single" w:color="auto" w:sz="4" w:space="0"/>
            </w:tcBorders>
            <w:shd w:val="clear" w:color="auto" w:fill="auto"/>
            <w:vAlign w:val="center"/>
            <w:hideMark/>
          </w:tcPr>
          <w:p w:rsidRPr="00F8157E" w:rsidR="00BD4195" w:rsidP="00A34C30" w:rsidRDefault="00BD4195">
            <w:pPr>
              <w:overflowPunct/>
              <w:autoSpaceDE/>
              <w:autoSpaceDN/>
              <w:adjustRightInd/>
              <w:textAlignment w:val="auto"/>
              <w:rPr>
                <w:bCs/>
                <w:sz w:val="16"/>
                <w:szCs w:val="16"/>
              </w:rPr>
            </w:pPr>
            <w:r w:rsidRPr="00F8157E">
              <w:rPr>
                <w:bCs/>
                <w:sz w:val="16"/>
                <w:szCs w:val="16"/>
              </w:rPr>
              <w:t>Tužba po radnom sporu PI-2344/19, sudski spor u tijeku</w:t>
            </w:r>
          </w:p>
        </w:tc>
        <w:tc>
          <w:tcPr>
            <w:tcW w:w="239" w:type="pct"/>
            <w:tcBorders>
              <w:top w:val="nil"/>
              <w:left w:val="nil"/>
              <w:bottom w:val="nil"/>
              <w:right w:val="single" w:color="auto" w:sz="4" w:space="0"/>
            </w:tcBorders>
            <w:shd w:val="clear" w:color="auto" w:fill="auto"/>
            <w:noWrap/>
            <w:vAlign w:val="center"/>
            <w:hideMark/>
          </w:tcPr>
          <w:p w:rsidRPr="003A591A" w:rsidR="00BD4195" w:rsidP="00A34C30" w:rsidRDefault="00BD4195">
            <w:pPr>
              <w:overflowPunct/>
              <w:autoSpaceDE/>
              <w:autoSpaceDN/>
              <w:adjustRightInd/>
              <w:jc w:val="center"/>
              <w:textAlignment w:val="auto"/>
              <w:rPr>
                <w:bCs/>
              </w:rPr>
            </w:pPr>
            <w:r w:rsidRPr="003A591A">
              <w:rPr>
                <w:bCs/>
              </w:rPr>
              <w:t>NE</w:t>
            </w:r>
          </w:p>
        </w:tc>
        <w:tc>
          <w:tcPr>
            <w:tcW w:w="439" w:type="pct"/>
            <w:tcBorders>
              <w:top w:val="nil"/>
              <w:left w:val="nil"/>
              <w:bottom w:val="nil"/>
              <w:right w:val="single" w:color="auto" w:sz="4" w:space="0"/>
            </w:tcBorders>
            <w:shd w:val="clear" w:color="auto" w:fill="auto"/>
            <w:noWrap/>
            <w:vAlign w:val="center"/>
            <w:hideMark/>
          </w:tcPr>
          <w:p w:rsidRPr="003A591A" w:rsidR="00BD4195" w:rsidP="00A34C30" w:rsidRDefault="00BD4195">
            <w:pPr>
              <w:overflowPunct/>
              <w:autoSpaceDE/>
              <w:autoSpaceDN/>
              <w:adjustRightInd/>
              <w:jc w:val="right"/>
              <w:textAlignment w:val="auto"/>
              <w:rPr>
                <w:bCs/>
              </w:rPr>
            </w:pPr>
            <w:r w:rsidRPr="003A591A">
              <w:rPr>
                <w:bCs/>
              </w:rPr>
              <w:t>0,00</w:t>
            </w:r>
          </w:p>
        </w:tc>
      </w:tr>
      <w:tr w:rsidRPr="003A591A" w:rsidR="003A591A" w:rsidTr="00D8140F">
        <w:trPr>
          <w:trHeight w:val="360"/>
        </w:trPr>
        <w:tc>
          <w:tcPr>
            <w:tcW w:w="229" w:type="pct"/>
            <w:tcBorders>
              <w:top w:val="nil"/>
              <w:left w:val="single" w:color="auto" w:sz="4" w:space="0"/>
              <w:bottom w:val="single" w:color="auto" w:sz="4" w:space="0"/>
              <w:right w:val="single" w:color="auto" w:sz="4" w:space="0"/>
            </w:tcBorders>
            <w:shd w:val="clear" w:color="auto" w:fill="auto"/>
            <w:noWrap/>
            <w:vAlign w:val="center"/>
          </w:tcPr>
          <w:p w:rsidRPr="003A591A" w:rsidR="001D0006" w:rsidP="00A34C30" w:rsidRDefault="001D0006">
            <w:pPr>
              <w:overflowPunct/>
              <w:autoSpaceDE/>
              <w:autoSpaceDN/>
              <w:adjustRightInd/>
              <w:jc w:val="center"/>
              <w:textAlignment w:val="auto"/>
              <w:rPr>
                <w:bCs/>
              </w:rPr>
            </w:pPr>
          </w:p>
        </w:tc>
        <w:tc>
          <w:tcPr>
            <w:tcW w:w="706" w:type="pct"/>
            <w:tcBorders>
              <w:top w:val="nil"/>
              <w:left w:val="nil"/>
              <w:bottom w:val="single" w:color="auto" w:sz="4" w:space="0"/>
              <w:right w:val="single" w:color="auto" w:sz="4" w:space="0"/>
            </w:tcBorders>
            <w:shd w:val="clear" w:color="auto" w:fill="auto"/>
            <w:vAlign w:val="center"/>
          </w:tcPr>
          <w:p w:rsidRPr="003A591A" w:rsidR="001D0006" w:rsidP="00A34C30" w:rsidRDefault="001D0006">
            <w:pPr>
              <w:overflowPunct/>
              <w:autoSpaceDE/>
              <w:autoSpaceDN/>
              <w:adjustRightInd/>
              <w:textAlignment w:val="auto"/>
              <w:rPr>
                <w:bCs/>
              </w:rPr>
            </w:pPr>
          </w:p>
        </w:tc>
        <w:tc>
          <w:tcPr>
            <w:tcW w:w="359" w:type="pct"/>
            <w:tcBorders>
              <w:top w:val="nil"/>
              <w:left w:val="nil"/>
              <w:bottom w:val="single" w:color="auto" w:sz="4" w:space="0"/>
              <w:right w:val="single" w:color="auto" w:sz="4" w:space="0"/>
            </w:tcBorders>
            <w:shd w:val="clear" w:color="auto" w:fill="auto"/>
            <w:vAlign w:val="center"/>
          </w:tcPr>
          <w:p w:rsidRPr="003A591A" w:rsidR="001D0006" w:rsidP="00A34C30" w:rsidRDefault="001D0006">
            <w:pPr>
              <w:overflowPunct/>
              <w:autoSpaceDE/>
              <w:autoSpaceDN/>
              <w:adjustRightInd/>
              <w:jc w:val="center"/>
              <w:textAlignment w:val="auto"/>
              <w:rPr>
                <w:bCs/>
              </w:rPr>
            </w:pPr>
          </w:p>
        </w:tc>
        <w:tc>
          <w:tcPr>
            <w:tcW w:w="632" w:type="pct"/>
            <w:tcBorders>
              <w:top w:val="nil"/>
              <w:left w:val="nil"/>
              <w:bottom w:val="single" w:color="auto" w:sz="4" w:space="0"/>
              <w:right w:val="single" w:color="auto" w:sz="4" w:space="0"/>
            </w:tcBorders>
            <w:shd w:val="clear" w:color="auto" w:fill="auto"/>
            <w:vAlign w:val="center"/>
          </w:tcPr>
          <w:p w:rsidRPr="003A591A" w:rsidR="001D0006" w:rsidP="00A34C30" w:rsidRDefault="001D0006">
            <w:pPr>
              <w:overflowPunct/>
              <w:autoSpaceDE/>
              <w:autoSpaceDN/>
              <w:adjustRightInd/>
              <w:textAlignment w:val="auto"/>
              <w:rPr>
                <w:bCs/>
              </w:rPr>
            </w:pPr>
          </w:p>
        </w:tc>
        <w:tc>
          <w:tcPr>
            <w:tcW w:w="688" w:type="pct"/>
            <w:tcBorders>
              <w:top w:val="nil"/>
              <w:left w:val="nil"/>
              <w:bottom w:val="single" w:color="auto" w:sz="4" w:space="0"/>
              <w:right w:val="single" w:color="auto" w:sz="4" w:space="0"/>
            </w:tcBorders>
            <w:shd w:val="clear" w:color="auto" w:fill="auto"/>
            <w:noWrap/>
            <w:vAlign w:val="center"/>
          </w:tcPr>
          <w:p w:rsidRPr="003A591A" w:rsidR="001D0006" w:rsidP="00A34C30" w:rsidRDefault="001D0006">
            <w:pPr>
              <w:overflowPunct/>
              <w:autoSpaceDE/>
              <w:autoSpaceDN/>
              <w:adjustRightInd/>
              <w:textAlignment w:val="auto"/>
              <w:rPr>
                <w:bCs/>
              </w:rPr>
            </w:pPr>
          </w:p>
        </w:tc>
        <w:tc>
          <w:tcPr>
            <w:tcW w:w="627" w:type="pct"/>
            <w:tcBorders>
              <w:top w:val="nil"/>
              <w:left w:val="nil"/>
              <w:bottom w:val="single" w:color="auto" w:sz="4" w:space="0"/>
              <w:right w:val="single" w:color="auto" w:sz="4" w:space="0"/>
            </w:tcBorders>
            <w:shd w:val="clear" w:color="auto" w:fill="auto"/>
            <w:noWrap/>
            <w:vAlign w:val="center"/>
          </w:tcPr>
          <w:p w:rsidRPr="003A591A" w:rsidR="001D0006" w:rsidP="00472954" w:rsidRDefault="001D0006">
            <w:pPr>
              <w:overflowPunct/>
              <w:autoSpaceDE/>
              <w:autoSpaceDN/>
              <w:adjustRightInd/>
              <w:jc w:val="center"/>
              <w:textAlignment w:val="auto"/>
              <w:rPr>
                <w:bCs/>
              </w:rPr>
            </w:pPr>
          </w:p>
        </w:tc>
        <w:tc>
          <w:tcPr>
            <w:tcW w:w="612" w:type="pct"/>
            <w:tcBorders>
              <w:top w:val="nil"/>
              <w:left w:val="nil"/>
              <w:bottom w:val="single" w:color="auto" w:sz="4" w:space="0"/>
              <w:right w:val="single" w:color="auto" w:sz="4" w:space="0"/>
            </w:tcBorders>
            <w:shd w:val="clear" w:color="auto" w:fill="auto"/>
            <w:noWrap/>
            <w:vAlign w:val="center"/>
          </w:tcPr>
          <w:p w:rsidRPr="003A591A" w:rsidR="001D0006" w:rsidP="00472954" w:rsidRDefault="001D0006">
            <w:pPr>
              <w:overflowPunct/>
              <w:autoSpaceDE/>
              <w:autoSpaceDN/>
              <w:adjustRightInd/>
              <w:jc w:val="center"/>
              <w:textAlignment w:val="auto"/>
              <w:rPr>
                <w:bCs/>
              </w:rPr>
            </w:pPr>
          </w:p>
        </w:tc>
        <w:tc>
          <w:tcPr>
            <w:tcW w:w="469" w:type="pct"/>
            <w:tcBorders>
              <w:top w:val="nil"/>
              <w:left w:val="nil"/>
              <w:bottom w:val="single" w:color="auto" w:sz="4" w:space="0"/>
              <w:right w:val="single" w:color="auto" w:sz="4" w:space="0"/>
            </w:tcBorders>
            <w:shd w:val="clear" w:color="auto" w:fill="auto"/>
            <w:vAlign w:val="center"/>
          </w:tcPr>
          <w:p w:rsidRPr="003A591A" w:rsidR="001D0006" w:rsidP="00A34C30" w:rsidRDefault="001D0006">
            <w:pPr>
              <w:overflowPunct/>
              <w:autoSpaceDE/>
              <w:autoSpaceDN/>
              <w:adjustRightInd/>
              <w:textAlignment w:val="auto"/>
              <w:rPr>
                <w:bCs/>
              </w:rPr>
            </w:pPr>
          </w:p>
        </w:tc>
        <w:tc>
          <w:tcPr>
            <w:tcW w:w="239" w:type="pct"/>
            <w:tcBorders>
              <w:top w:val="nil"/>
              <w:left w:val="nil"/>
              <w:bottom w:val="single" w:color="auto" w:sz="4" w:space="0"/>
              <w:right w:val="single" w:color="auto" w:sz="4" w:space="0"/>
            </w:tcBorders>
            <w:shd w:val="clear" w:color="auto" w:fill="auto"/>
            <w:noWrap/>
            <w:vAlign w:val="center"/>
          </w:tcPr>
          <w:p w:rsidRPr="003A591A" w:rsidR="001D0006" w:rsidP="00A34C30" w:rsidRDefault="001D0006">
            <w:pPr>
              <w:overflowPunct/>
              <w:autoSpaceDE/>
              <w:autoSpaceDN/>
              <w:adjustRightInd/>
              <w:jc w:val="center"/>
              <w:textAlignment w:val="auto"/>
              <w:rPr>
                <w:bCs/>
              </w:rPr>
            </w:pPr>
          </w:p>
        </w:tc>
        <w:tc>
          <w:tcPr>
            <w:tcW w:w="439" w:type="pct"/>
            <w:tcBorders>
              <w:top w:val="nil"/>
              <w:left w:val="nil"/>
              <w:bottom w:val="single" w:color="auto" w:sz="4" w:space="0"/>
              <w:right w:val="single" w:color="auto" w:sz="4" w:space="0"/>
            </w:tcBorders>
            <w:shd w:val="clear" w:color="auto" w:fill="auto"/>
            <w:noWrap/>
            <w:vAlign w:val="center"/>
          </w:tcPr>
          <w:p w:rsidRPr="003A591A" w:rsidR="001D0006" w:rsidP="00A34C30" w:rsidRDefault="001D0006">
            <w:pPr>
              <w:overflowPunct/>
              <w:autoSpaceDE/>
              <w:autoSpaceDN/>
              <w:adjustRightInd/>
              <w:jc w:val="right"/>
              <w:textAlignment w:val="auto"/>
              <w:rPr>
                <w:bCs/>
              </w:rPr>
            </w:pPr>
          </w:p>
        </w:tc>
      </w:tr>
    </w:tbl>
    <w:p w:rsidRPr="003A591A" w:rsidR="00AF63EE" w:rsidP="007C633E" w:rsidRDefault="00AF63EE">
      <w:pPr>
        <w:jc w:val="both"/>
        <w:rPr>
          <w:b/>
          <w:sz w:val="24"/>
          <w:szCs w:val="24"/>
        </w:rPr>
      </w:pPr>
    </w:p>
    <w:p w:rsidRPr="003A591A" w:rsidR="000F31DE" w:rsidP="007C633E" w:rsidRDefault="000F31DE">
      <w:pPr>
        <w:jc w:val="both"/>
        <w:rPr>
          <w:b/>
          <w:sz w:val="24"/>
          <w:szCs w:val="24"/>
        </w:rPr>
      </w:pPr>
    </w:p>
    <w:p w:rsidRPr="003A591A" w:rsidR="001D0006" w:rsidP="0018182A" w:rsidRDefault="001D0006">
      <w:pPr>
        <w:jc w:val="both"/>
        <w:rPr>
          <w:sz w:val="24"/>
          <w:szCs w:val="24"/>
        </w:rPr>
      </w:pPr>
      <w:r w:rsidRPr="003A591A">
        <w:rPr>
          <w:sz w:val="24"/>
          <w:szCs w:val="24"/>
        </w:rPr>
        <w:t>Stečajni upravitelj priznaje v</w:t>
      </w:r>
      <w:r w:rsidR="0018182A">
        <w:rPr>
          <w:sz w:val="24"/>
          <w:szCs w:val="24"/>
        </w:rPr>
        <w:t xml:space="preserve">jerovniku pod rednim brojem 269 </w:t>
      </w:r>
      <w:r w:rsidRPr="003A591A">
        <w:rPr>
          <w:sz w:val="24"/>
          <w:szCs w:val="24"/>
        </w:rPr>
        <w:t xml:space="preserve">- </w:t>
      </w:r>
      <w:r w:rsidRPr="003A591A" w:rsidR="00535352">
        <w:rPr>
          <w:sz w:val="24"/>
          <w:szCs w:val="24"/>
        </w:rPr>
        <w:t xml:space="preserve"> </w:t>
      </w:r>
      <w:r w:rsidRPr="003A591A">
        <w:rPr>
          <w:sz w:val="24"/>
          <w:szCs w:val="24"/>
        </w:rPr>
        <w:t>BOLF GORAN</w:t>
      </w:r>
      <w:r w:rsidRPr="003A591A" w:rsidR="00535352">
        <w:rPr>
          <w:sz w:val="24"/>
          <w:szCs w:val="24"/>
        </w:rPr>
        <w:t xml:space="preserve">, OIB: </w:t>
      </w:r>
      <w:r w:rsidRPr="003A591A">
        <w:rPr>
          <w:sz w:val="24"/>
          <w:szCs w:val="24"/>
        </w:rPr>
        <w:t>75583084558</w:t>
      </w:r>
      <w:r w:rsidRPr="003A591A" w:rsidR="00535352">
        <w:rPr>
          <w:sz w:val="24"/>
          <w:szCs w:val="24"/>
        </w:rPr>
        <w:t xml:space="preserve">, </w:t>
      </w:r>
      <w:r w:rsidR="0018182A">
        <w:rPr>
          <w:sz w:val="24"/>
          <w:szCs w:val="24"/>
        </w:rPr>
        <w:t xml:space="preserve">  iznos  s osnova  </w:t>
      </w:r>
      <w:r w:rsidRPr="003A591A">
        <w:rPr>
          <w:sz w:val="24"/>
          <w:szCs w:val="24"/>
        </w:rPr>
        <w:t>zateznih kamata</w:t>
      </w:r>
      <w:r w:rsidRPr="003A591A">
        <w:rPr>
          <w:sz w:val="24"/>
          <w:szCs w:val="24"/>
        </w:rPr>
        <w:tab/>
      </w:r>
      <w:r w:rsidR="009A3BFA">
        <w:rPr>
          <w:sz w:val="24"/>
          <w:szCs w:val="24"/>
        </w:rPr>
        <w:t>21.931,62</w:t>
      </w:r>
      <w:r w:rsidR="009A3BFA">
        <w:rPr>
          <w:sz w:val="24"/>
          <w:szCs w:val="24"/>
        </w:rPr>
        <w:tab/>
        <w:t>21.931,62</w:t>
      </w:r>
      <w:r w:rsidR="009A3BFA">
        <w:rPr>
          <w:sz w:val="24"/>
          <w:szCs w:val="24"/>
        </w:rPr>
        <w:tab/>
        <w:t>0,00</w:t>
      </w:r>
      <w:r w:rsidR="009A3BFA">
        <w:rPr>
          <w:sz w:val="24"/>
          <w:szCs w:val="24"/>
        </w:rPr>
        <w:tab/>
        <w:t>0,00</w:t>
      </w:r>
      <w:r w:rsidR="009A3BFA">
        <w:rPr>
          <w:sz w:val="24"/>
          <w:szCs w:val="24"/>
        </w:rPr>
        <w:tab/>
        <w:t xml:space="preserve">0      </w:t>
      </w:r>
      <w:r w:rsidRPr="003A591A">
        <w:rPr>
          <w:sz w:val="24"/>
          <w:szCs w:val="24"/>
        </w:rPr>
        <w:t>0,00</w:t>
      </w:r>
    </w:p>
    <w:p w:rsidRPr="003A591A" w:rsidR="001D0006" w:rsidP="00AF63EE" w:rsidRDefault="001D0006">
      <w:pPr>
        <w:rPr>
          <w:sz w:val="24"/>
          <w:szCs w:val="24"/>
        </w:rPr>
      </w:pPr>
    </w:p>
    <w:p w:rsidRPr="003A591A" w:rsidR="001D0006" w:rsidP="00AF63EE" w:rsidRDefault="001D0006">
      <w:pPr>
        <w:rPr>
          <w:sz w:val="24"/>
          <w:szCs w:val="24"/>
        </w:rPr>
      </w:pPr>
    </w:p>
    <w:p w:rsidRPr="003A591A" w:rsidR="00AF63EE" w:rsidP="00C86F50" w:rsidRDefault="00893FEE">
      <w:pPr>
        <w:jc w:val="both"/>
        <w:rPr>
          <w:sz w:val="24"/>
          <w:szCs w:val="24"/>
        </w:rPr>
      </w:pPr>
      <w:r w:rsidRPr="003A591A">
        <w:rPr>
          <w:sz w:val="24"/>
          <w:szCs w:val="24"/>
        </w:rPr>
        <w:t xml:space="preserve">Na </w:t>
      </w:r>
      <w:r w:rsidR="009A3BFA">
        <w:rPr>
          <w:sz w:val="24"/>
          <w:szCs w:val="24"/>
        </w:rPr>
        <w:t>poseban upit vjerovnika RH, Ministarstvo</w:t>
      </w:r>
      <w:r w:rsidRPr="003A591A">
        <w:rPr>
          <w:sz w:val="24"/>
          <w:szCs w:val="24"/>
        </w:rPr>
        <w:t xml:space="preserve"> financija za vjerovnika pod rednim br. 294 </w:t>
      </w:r>
      <w:r w:rsidR="00C86F50">
        <w:rPr>
          <w:sz w:val="24"/>
          <w:szCs w:val="24"/>
        </w:rPr>
        <w:t xml:space="preserve">- </w:t>
      </w:r>
      <w:r w:rsidRPr="003A591A">
        <w:rPr>
          <w:sz w:val="24"/>
          <w:szCs w:val="24"/>
        </w:rPr>
        <w:t>Bagavac Anto</w:t>
      </w:r>
      <w:r w:rsidRPr="003A591A" w:rsidR="00D211FD">
        <w:rPr>
          <w:sz w:val="24"/>
          <w:szCs w:val="24"/>
        </w:rPr>
        <w:t>, čija tražbina je pre</w:t>
      </w:r>
      <w:r w:rsidRPr="003A591A">
        <w:rPr>
          <w:sz w:val="24"/>
          <w:szCs w:val="24"/>
        </w:rPr>
        <w:t xml:space="preserve">nesena na novog vjerovnika HYPO GROUP d.o.o., da li je na vjerovnika prenesen bruto ili </w:t>
      </w:r>
      <w:r w:rsidR="00C86F50">
        <w:rPr>
          <w:sz w:val="24"/>
          <w:szCs w:val="24"/>
        </w:rPr>
        <w:t xml:space="preserve">neto </w:t>
      </w:r>
      <w:r w:rsidRPr="003A591A">
        <w:rPr>
          <w:sz w:val="24"/>
          <w:szCs w:val="24"/>
        </w:rPr>
        <w:t>iznos plaća, stečajni upravitelj navodi da se radi o neto iznosu.</w:t>
      </w:r>
    </w:p>
    <w:p w:rsidRPr="003A591A" w:rsidR="00893FEE" w:rsidP="00AF63EE" w:rsidRDefault="00893FEE">
      <w:pPr>
        <w:rPr>
          <w:sz w:val="24"/>
          <w:szCs w:val="24"/>
        </w:rPr>
      </w:pPr>
    </w:p>
    <w:p w:rsidRPr="003A591A" w:rsidR="00AF63EE" w:rsidP="00AF63EE" w:rsidRDefault="00AF63EE">
      <w:pPr>
        <w:jc w:val="both"/>
        <w:rPr>
          <w:sz w:val="24"/>
          <w:szCs w:val="24"/>
        </w:rPr>
      </w:pPr>
      <w:r w:rsidRPr="003A591A">
        <w:rPr>
          <w:sz w:val="24"/>
          <w:szCs w:val="24"/>
        </w:rPr>
        <w:t>Stečajni upravitelj se određeno izjašnjava o svakoj prijavljenoj tražbini vjerovnika upisanoj u tablici I višeg isplatnog reda.</w:t>
      </w:r>
    </w:p>
    <w:p w:rsidRPr="003A591A" w:rsidR="00DE672D" w:rsidP="00AF63EE" w:rsidRDefault="00DE672D">
      <w:pPr>
        <w:jc w:val="both"/>
        <w:rPr>
          <w:sz w:val="24"/>
          <w:szCs w:val="24"/>
        </w:rPr>
      </w:pPr>
    </w:p>
    <w:p w:rsidR="00DE672D" w:rsidP="00AF63EE" w:rsidRDefault="00DE672D">
      <w:pPr>
        <w:jc w:val="both"/>
        <w:rPr>
          <w:sz w:val="24"/>
          <w:szCs w:val="24"/>
        </w:rPr>
      </w:pPr>
      <w:r w:rsidRPr="003A591A">
        <w:rPr>
          <w:sz w:val="24"/>
          <w:szCs w:val="24"/>
        </w:rPr>
        <w:t xml:space="preserve">Stečajni upravitelj navodi kako tražbina vjerovnika pod rednim brojem 148 </w:t>
      </w:r>
      <w:r w:rsidRPr="003A591A" w:rsidR="008C45DC">
        <w:rPr>
          <w:sz w:val="24"/>
          <w:szCs w:val="24"/>
        </w:rPr>
        <w:t>II. v</w:t>
      </w:r>
      <w:r w:rsidRPr="003A591A" w:rsidR="00A163C5">
        <w:rPr>
          <w:sz w:val="24"/>
          <w:szCs w:val="24"/>
        </w:rPr>
        <w:t>i</w:t>
      </w:r>
      <w:r w:rsidRPr="003A591A" w:rsidR="00D963FC">
        <w:rPr>
          <w:sz w:val="24"/>
          <w:szCs w:val="24"/>
        </w:rPr>
        <w:t>šeg isp</w:t>
      </w:r>
      <w:r w:rsidRPr="003A591A" w:rsidR="008C45DC">
        <w:rPr>
          <w:sz w:val="24"/>
          <w:szCs w:val="24"/>
        </w:rPr>
        <w:t>l</w:t>
      </w:r>
      <w:r w:rsidRPr="003A591A" w:rsidR="00D963FC">
        <w:rPr>
          <w:sz w:val="24"/>
          <w:szCs w:val="24"/>
        </w:rPr>
        <w:t>a</w:t>
      </w:r>
      <w:r w:rsidRPr="003A591A" w:rsidR="008C45DC">
        <w:rPr>
          <w:sz w:val="24"/>
          <w:szCs w:val="24"/>
        </w:rPr>
        <w:t xml:space="preserve">tnog reda vjerovnika </w:t>
      </w:r>
      <w:r w:rsidRPr="003A591A" w:rsidR="00767F5B">
        <w:rPr>
          <w:sz w:val="24"/>
          <w:szCs w:val="24"/>
        </w:rPr>
        <w:t xml:space="preserve">- </w:t>
      </w:r>
      <w:r w:rsidRPr="003A591A">
        <w:rPr>
          <w:sz w:val="24"/>
          <w:szCs w:val="24"/>
        </w:rPr>
        <w:t>Ćorić Blaško, Čazma, Bosiljevo 58, OIB: 02889069430, u iznosu 210.166,37 kn prelazi u I. viši isplatni red</w:t>
      </w:r>
      <w:r w:rsidRPr="003A591A" w:rsidR="008C45DC">
        <w:rPr>
          <w:sz w:val="24"/>
          <w:szCs w:val="24"/>
        </w:rPr>
        <w:t xml:space="preserve">. Stečajni upravitelj u cijelosti ostaje kod osporavanja tražbine vjerovnika, obzirom da je </w:t>
      </w:r>
      <w:r w:rsidRPr="003A591A" w:rsidR="00E62716">
        <w:rPr>
          <w:sz w:val="24"/>
          <w:szCs w:val="24"/>
        </w:rPr>
        <w:t>u tijeku parnični postupak pod posl. Pr-1966/2016.</w:t>
      </w:r>
    </w:p>
    <w:p w:rsidRPr="003A591A" w:rsidR="002B1218" w:rsidP="00AF63EE" w:rsidRDefault="002B1218">
      <w:pPr>
        <w:jc w:val="both"/>
        <w:rPr>
          <w:sz w:val="24"/>
          <w:szCs w:val="24"/>
        </w:rPr>
      </w:pPr>
    </w:p>
    <w:p w:rsidRPr="003A591A" w:rsidR="00A163C5" w:rsidP="00AF63EE" w:rsidRDefault="00A163C5">
      <w:pPr>
        <w:jc w:val="both"/>
        <w:rPr>
          <w:sz w:val="24"/>
          <w:szCs w:val="24"/>
        </w:rPr>
      </w:pPr>
      <w:r w:rsidRPr="003A591A">
        <w:rPr>
          <w:sz w:val="24"/>
          <w:szCs w:val="24"/>
        </w:rPr>
        <w:t>Stečajni upravitelj navodi kako tražbina vjerovnika pod rednim brojem 149 II. vi</w:t>
      </w:r>
      <w:r w:rsidRPr="003A591A" w:rsidR="00691C88">
        <w:rPr>
          <w:sz w:val="24"/>
          <w:szCs w:val="24"/>
        </w:rPr>
        <w:t>šeg isp</w:t>
      </w:r>
      <w:r w:rsidRPr="003A591A">
        <w:rPr>
          <w:sz w:val="24"/>
          <w:szCs w:val="24"/>
        </w:rPr>
        <w:t>l</w:t>
      </w:r>
      <w:r w:rsidRPr="003A591A" w:rsidR="00691C88">
        <w:rPr>
          <w:sz w:val="24"/>
          <w:szCs w:val="24"/>
        </w:rPr>
        <w:t>a</w:t>
      </w:r>
      <w:r w:rsidRPr="003A591A">
        <w:rPr>
          <w:sz w:val="24"/>
          <w:szCs w:val="24"/>
        </w:rPr>
        <w:t>tnog reda vjerovnika – Blažević Jozo, Ivanić Grad, Ciginečka 13, O</w:t>
      </w:r>
      <w:r w:rsidRPr="003A591A" w:rsidR="00B001B7">
        <w:rPr>
          <w:sz w:val="24"/>
          <w:szCs w:val="24"/>
        </w:rPr>
        <w:t>IB</w:t>
      </w:r>
      <w:r w:rsidRPr="003A591A">
        <w:rPr>
          <w:sz w:val="24"/>
          <w:szCs w:val="24"/>
        </w:rPr>
        <w:t>: 52680976722 u iznosu od 630.735,14 kn, prelazi u I. viši isplatni red. St</w:t>
      </w:r>
      <w:r w:rsidRPr="003A591A" w:rsidR="00910C7D">
        <w:rPr>
          <w:sz w:val="24"/>
          <w:szCs w:val="24"/>
        </w:rPr>
        <w:t>ečajni upravitelj u cijel</w:t>
      </w:r>
      <w:r w:rsidRPr="003A591A">
        <w:rPr>
          <w:sz w:val="24"/>
          <w:szCs w:val="24"/>
        </w:rPr>
        <w:t>o</w:t>
      </w:r>
      <w:r w:rsidRPr="003A591A" w:rsidR="00910C7D">
        <w:rPr>
          <w:sz w:val="24"/>
          <w:szCs w:val="24"/>
        </w:rPr>
        <w:t>sti o</w:t>
      </w:r>
      <w:r w:rsidRPr="003A591A">
        <w:rPr>
          <w:sz w:val="24"/>
          <w:szCs w:val="24"/>
        </w:rPr>
        <w:t xml:space="preserve">staje kod svojeg osporavanja, iz razloga što je u tijeku </w:t>
      </w:r>
      <w:r w:rsidRPr="003A591A" w:rsidR="00910C7D">
        <w:rPr>
          <w:sz w:val="24"/>
          <w:szCs w:val="24"/>
        </w:rPr>
        <w:t>parnični postupak</w:t>
      </w:r>
      <w:r w:rsidRPr="003A591A">
        <w:rPr>
          <w:sz w:val="24"/>
          <w:szCs w:val="24"/>
        </w:rPr>
        <w:t xml:space="preserve"> Pr-70/2015.</w:t>
      </w:r>
    </w:p>
    <w:p w:rsidRPr="003A591A" w:rsidR="001E11D4" w:rsidP="00AF63EE" w:rsidRDefault="001E11D4">
      <w:pPr>
        <w:jc w:val="both"/>
        <w:rPr>
          <w:sz w:val="24"/>
          <w:szCs w:val="24"/>
        </w:rPr>
      </w:pPr>
    </w:p>
    <w:p w:rsidRPr="003A591A" w:rsidR="001E11D4" w:rsidP="00AF63EE" w:rsidRDefault="001E11D4">
      <w:pPr>
        <w:jc w:val="both"/>
        <w:rPr>
          <w:sz w:val="24"/>
          <w:szCs w:val="24"/>
        </w:rPr>
      </w:pPr>
      <w:r w:rsidRPr="003A591A">
        <w:rPr>
          <w:sz w:val="24"/>
          <w:szCs w:val="24"/>
        </w:rPr>
        <w:t xml:space="preserve">Na poseban upit punomoćnika vjerovnika </w:t>
      </w:r>
      <w:r w:rsidRPr="003A591A" w:rsidR="00F33A58">
        <w:rPr>
          <w:sz w:val="24"/>
          <w:szCs w:val="24"/>
        </w:rPr>
        <w:t>Bolf Goran</w:t>
      </w:r>
      <w:r w:rsidRPr="003A591A">
        <w:rPr>
          <w:sz w:val="24"/>
          <w:szCs w:val="24"/>
        </w:rPr>
        <w:t>, OIB: 50092383445,</w:t>
      </w:r>
      <w:r w:rsidRPr="003A591A" w:rsidR="00F33A58">
        <w:rPr>
          <w:sz w:val="24"/>
          <w:szCs w:val="24"/>
        </w:rPr>
        <w:t xml:space="preserve"> </w:t>
      </w:r>
      <w:r w:rsidRPr="003A591A">
        <w:rPr>
          <w:sz w:val="24"/>
          <w:szCs w:val="24"/>
        </w:rPr>
        <w:t>P</w:t>
      </w:r>
      <w:r w:rsidRPr="003A591A" w:rsidR="00F33A58">
        <w:rPr>
          <w:sz w:val="24"/>
          <w:szCs w:val="24"/>
        </w:rPr>
        <w:t xml:space="preserve">risavlje </w:t>
      </w:r>
      <w:r w:rsidRPr="003A591A">
        <w:rPr>
          <w:sz w:val="24"/>
          <w:szCs w:val="24"/>
        </w:rPr>
        <w:t>12, 10000 Z</w:t>
      </w:r>
      <w:r w:rsidRPr="003A591A" w:rsidR="00F33A58">
        <w:rPr>
          <w:sz w:val="24"/>
          <w:szCs w:val="24"/>
        </w:rPr>
        <w:t>agreb</w:t>
      </w:r>
      <w:r w:rsidRPr="003A591A">
        <w:rPr>
          <w:sz w:val="24"/>
          <w:szCs w:val="24"/>
        </w:rPr>
        <w:t>,</w:t>
      </w:r>
      <w:r w:rsidRPr="003A591A" w:rsidR="00F1037F">
        <w:rPr>
          <w:sz w:val="24"/>
          <w:szCs w:val="24"/>
        </w:rPr>
        <w:t xml:space="preserve"> stečajni</w:t>
      </w:r>
      <w:r w:rsidR="001427BB">
        <w:rPr>
          <w:sz w:val="24"/>
          <w:szCs w:val="24"/>
        </w:rPr>
        <w:t xml:space="preserve"> </w:t>
      </w:r>
      <w:r w:rsidRPr="003A591A" w:rsidR="00F1037F">
        <w:rPr>
          <w:sz w:val="24"/>
          <w:szCs w:val="24"/>
        </w:rPr>
        <w:t xml:space="preserve">upravitelj se očituje kako je osporena tražbina vjerovnika do iznosa prijave od 312.102,49 kn, odnosno kako je vjerovniku osporena tražbina u iznosu od </w:t>
      </w:r>
      <w:r w:rsidRPr="003A591A">
        <w:rPr>
          <w:sz w:val="24"/>
          <w:szCs w:val="24"/>
        </w:rPr>
        <w:t>154.184,31 kn</w:t>
      </w:r>
      <w:r w:rsidRPr="003A591A" w:rsidR="00F1037F">
        <w:rPr>
          <w:sz w:val="24"/>
          <w:szCs w:val="24"/>
        </w:rPr>
        <w:t xml:space="preserve">. </w:t>
      </w:r>
      <w:r w:rsidRPr="003A591A" w:rsidR="000864A2">
        <w:rPr>
          <w:sz w:val="24"/>
          <w:szCs w:val="24"/>
        </w:rPr>
        <w:t>Stečajni upravitelj čini nespornim kako vjerovnik za osporeni iznos ne raspolaže ovršnom ispravom.</w:t>
      </w:r>
    </w:p>
    <w:p w:rsidRPr="003A591A" w:rsidR="00301ADF" w:rsidP="00AF63EE" w:rsidRDefault="00301ADF">
      <w:pPr>
        <w:jc w:val="both"/>
        <w:rPr>
          <w:sz w:val="24"/>
          <w:szCs w:val="24"/>
        </w:rPr>
      </w:pPr>
    </w:p>
    <w:p w:rsidRPr="003A591A" w:rsidR="00301ADF" w:rsidP="00AF63EE" w:rsidRDefault="00301ADF">
      <w:pPr>
        <w:jc w:val="both"/>
        <w:rPr>
          <w:sz w:val="24"/>
          <w:szCs w:val="24"/>
        </w:rPr>
      </w:pPr>
      <w:r w:rsidRPr="003A591A">
        <w:rPr>
          <w:sz w:val="24"/>
          <w:szCs w:val="24"/>
        </w:rPr>
        <w:t>Na poseban upit vjerovnika HYPO GROUP d</w:t>
      </w:r>
      <w:r w:rsidR="00F674F9">
        <w:rPr>
          <w:sz w:val="24"/>
          <w:szCs w:val="24"/>
        </w:rPr>
        <w:t>.o.o. vezano za redni broj 1378 - RH, Ministarstvo</w:t>
      </w:r>
      <w:r w:rsidRPr="003A591A">
        <w:rPr>
          <w:sz w:val="24"/>
          <w:szCs w:val="24"/>
        </w:rPr>
        <w:t xml:space="preserve"> financija, stečajni upravitelj navodi kako je pravna osnova potraživanja </w:t>
      </w:r>
      <w:r w:rsidRPr="003A591A" w:rsidR="00AF5E54">
        <w:rPr>
          <w:sz w:val="24"/>
          <w:szCs w:val="24"/>
        </w:rPr>
        <w:t>obračun pore</w:t>
      </w:r>
      <w:r w:rsidR="00F674F9">
        <w:rPr>
          <w:sz w:val="24"/>
          <w:szCs w:val="24"/>
        </w:rPr>
        <w:t>za i doprinosa na plaće i otpremn</w:t>
      </w:r>
      <w:r w:rsidRPr="003A591A" w:rsidR="00AF5E54">
        <w:rPr>
          <w:sz w:val="24"/>
          <w:szCs w:val="24"/>
        </w:rPr>
        <w:t>ine temeljem JOPPD obrazaca.</w:t>
      </w:r>
    </w:p>
    <w:p w:rsidRPr="003A591A" w:rsidR="00FF14AD" w:rsidP="00AF63EE" w:rsidRDefault="00FF14AD">
      <w:pPr>
        <w:jc w:val="both"/>
        <w:rPr>
          <w:sz w:val="24"/>
          <w:szCs w:val="24"/>
        </w:rPr>
      </w:pPr>
      <w:r w:rsidRPr="003A591A">
        <w:rPr>
          <w:sz w:val="24"/>
          <w:szCs w:val="24"/>
        </w:rPr>
        <w:t>Na poseban upit</w:t>
      </w:r>
      <w:r w:rsidR="00F674F9">
        <w:rPr>
          <w:sz w:val="24"/>
          <w:szCs w:val="24"/>
        </w:rPr>
        <w:t xml:space="preserve"> vjerovnika RH, Ministarstvo</w:t>
      </w:r>
      <w:r w:rsidRPr="003A591A">
        <w:rPr>
          <w:sz w:val="24"/>
          <w:szCs w:val="24"/>
        </w:rPr>
        <w:t xml:space="preserve"> financija, stečajni upravitelj izjašnjava kako se radi o doprinosima na i iz plaća</w:t>
      </w:r>
      <w:r w:rsidR="00F674F9">
        <w:rPr>
          <w:sz w:val="24"/>
          <w:szCs w:val="24"/>
        </w:rPr>
        <w:t>,</w:t>
      </w:r>
      <w:r w:rsidRPr="003A591A">
        <w:rPr>
          <w:sz w:val="24"/>
          <w:szCs w:val="24"/>
        </w:rPr>
        <w:t xml:space="preserve"> te kako se u tražbini vjerovnika ne radi o porezima.</w:t>
      </w:r>
    </w:p>
    <w:p w:rsidRPr="003A591A" w:rsidR="00CB4E3B" w:rsidP="00AF63EE" w:rsidRDefault="00CB4E3B">
      <w:pPr>
        <w:jc w:val="both"/>
        <w:rPr>
          <w:sz w:val="24"/>
          <w:szCs w:val="24"/>
        </w:rPr>
      </w:pPr>
    </w:p>
    <w:p w:rsidRPr="003A591A" w:rsidR="00685A00" w:rsidP="00AF63EE" w:rsidRDefault="00CB4E3B">
      <w:pPr>
        <w:jc w:val="both"/>
        <w:rPr>
          <w:sz w:val="24"/>
          <w:szCs w:val="24"/>
        </w:rPr>
      </w:pPr>
      <w:r w:rsidRPr="003A591A">
        <w:rPr>
          <w:sz w:val="24"/>
          <w:szCs w:val="24"/>
        </w:rPr>
        <w:t>Vjerovnik HYPO GROUP d.o.o., Rijeka, Užarska 28, pod rednim brojem 294 u cijelo</w:t>
      </w:r>
      <w:r w:rsidRPr="003A591A" w:rsidR="00793A7C">
        <w:rPr>
          <w:sz w:val="24"/>
          <w:szCs w:val="24"/>
        </w:rPr>
        <w:t>sti osporava tražbinu vjerovnika</w:t>
      </w:r>
      <w:r w:rsidRPr="003A591A">
        <w:rPr>
          <w:sz w:val="24"/>
          <w:szCs w:val="24"/>
        </w:rPr>
        <w:t xml:space="preserve"> RH, Ministarstvo financija, pod rednim brojem 1387, iz razloga što isti nije osobni vjerovnik stečajnog dužnika i nastupila je zastara potraživanja.</w:t>
      </w:r>
    </w:p>
    <w:p w:rsidRPr="003A591A" w:rsidR="00793A7C" w:rsidP="00AF63EE" w:rsidRDefault="00793A7C">
      <w:pPr>
        <w:jc w:val="both"/>
        <w:rPr>
          <w:sz w:val="24"/>
          <w:szCs w:val="24"/>
        </w:rPr>
      </w:pPr>
    </w:p>
    <w:p w:rsidRPr="003A591A" w:rsidR="00793A7C" w:rsidP="00AF63EE" w:rsidRDefault="00793A7C">
      <w:pPr>
        <w:jc w:val="both"/>
        <w:rPr>
          <w:sz w:val="24"/>
          <w:szCs w:val="24"/>
        </w:rPr>
      </w:pPr>
      <w:r w:rsidRPr="003A591A">
        <w:rPr>
          <w:sz w:val="24"/>
          <w:szCs w:val="24"/>
        </w:rPr>
        <w:lastRenderedPageBreak/>
        <w:t xml:space="preserve">Na poseban upit RH, Ministarstvo financija da se vjerovnik HYPO GROUP d.o.o. očituje što znači da vjerovnik RH nije osobni vjerovnik, isti navodi kako se ne radi o tražbini vjerovnika RH, već se radi o tražbini </w:t>
      </w:r>
      <w:r w:rsidRPr="003A591A" w:rsidR="00454F95">
        <w:rPr>
          <w:sz w:val="24"/>
          <w:szCs w:val="24"/>
        </w:rPr>
        <w:t>f</w:t>
      </w:r>
      <w:r w:rsidRPr="003A591A">
        <w:rPr>
          <w:sz w:val="24"/>
          <w:szCs w:val="24"/>
        </w:rPr>
        <w:t xml:space="preserve">ondova i </w:t>
      </w:r>
      <w:r w:rsidRPr="003A591A" w:rsidR="00454F95">
        <w:rPr>
          <w:sz w:val="24"/>
          <w:szCs w:val="24"/>
        </w:rPr>
        <w:t>zavoda.</w:t>
      </w:r>
    </w:p>
    <w:p w:rsidRPr="003A591A" w:rsidR="00B23FE5" w:rsidP="00AF63EE" w:rsidRDefault="00B23FE5">
      <w:pPr>
        <w:jc w:val="both"/>
        <w:rPr>
          <w:sz w:val="24"/>
          <w:szCs w:val="24"/>
        </w:rPr>
      </w:pPr>
      <w:r w:rsidRPr="003A591A">
        <w:rPr>
          <w:sz w:val="24"/>
          <w:szCs w:val="24"/>
        </w:rPr>
        <w:t>Vjerovnik RH, Min. financija postavlja pitanje vjerovniku HYPO GROUP d.o.o. da li bi navedena tražbina isto tako</w:t>
      </w:r>
      <w:r w:rsidR="008432AF">
        <w:rPr>
          <w:sz w:val="24"/>
          <w:szCs w:val="24"/>
        </w:rPr>
        <w:t xml:space="preserve"> bila</w:t>
      </w:r>
      <w:r w:rsidRPr="003A591A">
        <w:rPr>
          <w:sz w:val="24"/>
          <w:szCs w:val="24"/>
        </w:rPr>
        <w:t xml:space="preserve"> osporavana u slučaju da je ta tražbina priznata svakome od radnika. Vjerovnik HYPO GROUP d.o.o. odbija odgovoriti na postavljeno pitanje.</w:t>
      </w:r>
    </w:p>
    <w:p w:rsidRPr="003A591A" w:rsidR="00B23FE5" w:rsidP="00AF63EE" w:rsidRDefault="00B23FE5">
      <w:pPr>
        <w:jc w:val="both"/>
        <w:rPr>
          <w:sz w:val="24"/>
          <w:szCs w:val="24"/>
        </w:rPr>
      </w:pPr>
    </w:p>
    <w:p w:rsidRPr="003A591A" w:rsidR="00B23FE5" w:rsidP="00AF63EE" w:rsidRDefault="00B23FE5">
      <w:pPr>
        <w:jc w:val="both"/>
        <w:rPr>
          <w:sz w:val="24"/>
          <w:szCs w:val="24"/>
        </w:rPr>
      </w:pPr>
      <w:r w:rsidRPr="003A591A">
        <w:rPr>
          <w:sz w:val="24"/>
          <w:szCs w:val="24"/>
        </w:rPr>
        <w:t xml:space="preserve">Vjerovnik RH, </w:t>
      </w:r>
      <w:r w:rsidRPr="003A591A" w:rsidR="003B23FB">
        <w:rPr>
          <w:sz w:val="24"/>
          <w:szCs w:val="24"/>
        </w:rPr>
        <w:t>Ministarstvo</w:t>
      </w:r>
      <w:r w:rsidRPr="003A591A">
        <w:rPr>
          <w:sz w:val="24"/>
          <w:szCs w:val="24"/>
        </w:rPr>
        <w:t xml:space="preserve"> financija ističe da je osporavanje od strane HYPO GROUP d.o.o. u cijelosti neosnovano i </w:t>
      </w:r>
      <w:r w:rsidRPr="003A591A" w:rsidR="00FF6D40">
        <w:rPr>
          <w:sz w:val="24"/>
          <w:szCs w:val="24"/>
        </w:rPr>
        <w:t>protivno prisilnim pro</w:t>
      </w:r>
      <w:r w:rsidRPr="003A591A">
        <w:rPr>
          <w:sz w:val="24"/>
          <w:szCs w:val="24"/>
        </w:rPr>
        <w:t>pisima i to</w:t>
      </w:r>
      <w:r w:rsidRPr="003A591A" w:rsidR="00A15319">
        <w:rPr>
          <w:sz w:val="24"/>
          <w:szCs w:val="24"/>
        </w:rPr>
        <w:t xml:space="preserve"> po odredbi čl. 140 Općeg poreznog zakona, kao i čl. 235 Zakona o doprinosima, odnosno čl. 51 Općeg poreznog zakona, također ističe da je sporna osnovanost i valjanost sklopljenog Ugovora o cesiji HYPO GROUP </w:t>
      </w:r>
      <w:r w:rsidRPr="003A591A" w:rsidR="00A20AEA">
        <w:rPr>
          <w:sz w:val="24"/>
          <w:szCs w:val="24"/>
        </w:rPr>
        <w:t>d.o.o. o kojem je obavi</w:t>
      </w:r>
      <w:r w:rsidRPr="003A591A" w:rsidR="00A15319">
        <w:rPr>
          <w:sz w:val="24"/>
          <w:szCs w:val="24"/>
        </w:rPr>
        <w:t>jest dostavio dan prije održavanja ispitnog ročišta</w:t>
      </w:r>
      <w:r w:rsidR="00CF7F0C">
        <w:rPr>
          <w:sz w:val="24"/>
          <w:szCs w:val="24"/>
        </w:rPr>
        <w:t>,</w:t>
      </w:r>
      <w:r w:rsidRPr="003A591A" w:rsidR="00A15319">
        <w:rPr>
          <w:sz w:val="24"/>
          <w:szCs w:val="24"/>
        </w:rPr>
        <w:t xml:space="preserve"> te ukazuje sudu na pra</w:t>
      </w:r>
      <w:r w:rsidRPr="003A591A" w:rsidR="004B3EF9">
        <w:rPr>
          <w:sz w:val="24"/>
          <w:szCs w:val="24"/>
        </w:rPr>
        <w:t>v</w:t>
      </w:r>
      <w:r w:rsidRPr="003A591A" w:rsidR="00A15319">
        <w:rPr>
          <w:sz w:val="24"/>
          <w:szCs w:val="24"/>
        </w:rPr>
        <w:t>i razlog sklapanja takvog ugovora, a to je kako bi ovaj vjerov</w:t>
      </w:r>
      <w:r w:rsidRPr="003A591A" w:rsidR="0026035E">
        <w:rPr>
          <w:sz w:val="24"/>
          <w:szCs w:val="24"/>
        </w:rPr>
        <w:t>n</w:t>
      </w:r>
      <w:r w:rsidRPr="003A591A" w:rsidR="00A15319">
        <w:rPr>
          <w:sz w:val="24"/>
          <w:szCs w:val="24"/>
        </w:rPr>
        <w:t xml:space="preserve">ik smatrajući valjanim ugovorom o cesiji koji je sklopio sa jednim radnikom mogao sudjelovati u ovom postupku </w:t>
      </w:r>
      <w:r w:rsidRPr="003A591A" w:rsidR="005832B8">
        <w:rPr>
          <w:sz w:val="24"/>
          <w:szCs w:val="24"/>
        </w:rPr>
        <w:t xml:space="preserve">i </w:t>
      </w:r>
      <w:r w:rsidRPr="003A591A" w:rsidR="00A15319">
        <w:rPr>
          <w:sz w:val="24"/>
          <w:szCs w:val="24"/>
        </w:rPr>
        <w:t>neosnovano</w:t>
      </w:r>
      <w:r w:rsidRPr="003A591A" w:rsidR="005832B8">
        <w:rPr>
          <w:sz w:val="24"/>
          <w:szCs w:val="24"/>
        </w:rPr>
        <w:t xml:space="preserve"> osporavati tražbine drugih vjerovnika.</w:t>
      </w:r>
    </w:p>
    <w:p w:rsidRPr="003A591A" w:rsidR="003F7D0A" w:rsidP="00AF63EE" w:rsidRDefault="003F7D0A">
      <w:pPr>
        <w:jc w:val="both"/>
        <w:rPr>
          <w:sz w:val="24"/>
          <w:szCs w:val="24"/>
        </w:rPr>
      </w:pPr>
    </w:p>
    <w:p w:rsidRPr="003A591A" w:rsidR="003F7D0A" w:rsidP="00AF63EE" w:rsidRDefault="003F7D0A">
      <w:pPr>
        <w:jc w:val="both"/>
        <w:rPr>
          <w:sz w:val="24"/>
          <w:szCs w:val="24"/>
        </w:rPr>
      </w:pPr>
      <w:r w:rsidRPr="003A591A">
        <w:rPr>
          <w:sz w:val="24"/>
          <w:szCs w:val="24"/>
        </w:rPr>
        <w:t xml:space="preserve">Na posebna upit vjerovik </w:t>
      </w:r>
      <w:r w:rsidRPr="003A591A" w:rsidR="007F048B">
        <w:rPr>
          <w:sz w:val="24"/>
          <w:szCs w:val="24"/>
        </w:rPr>
        <w:t>RH</w:t>
      </w:r>
      <w:r w:rsidRPr="003A591A">
        <w:rPr>
          <w:sz w:val="24"/>
          <w:szCs w:val="24"/>
        </w:rPr>
        <w:t>, M</w:t>
      </w:r>
      <w:r w:rsidRPr="003A591A" w:rsidR="000B7105">
        <w:rPr>
          <w:sz w:val="24"/>
          <w:szCs w:val="24"/>
        </w:rPr>
        <w:t>inistarstvo</w:t>
      </w:r>
      <w:r w:rsidRPr="003A591A">
        <w:rPr>
          <w:sz w:val="24"/>
          <w:szCs w:val="24"/>
        </w:rPr>
        <w:t xml:space="preserve"> financija postavlja pitanje </w:t>
      </w:r>
      <w:r w:rsidRPr="003A591A" w:rsidR="00EF0FCF">
        <w:rPr>
          <w:sz w:val="24"/>
          <w:szCs w:val="24"/>
        </w:rPr>
        <w:t>HYPO GRO</w:t>
      </w:r>
      <w:r w:rsidRPr="003A591A">
        <w:rPr>
          <w:sz w:val="24"/>
          <w:szCs w:val="24"/>
        </w:rPr>
        <w:t>U</w:t>
      </w:r>
      <w:r w:rsidRPr="003A591A" w:rsidR="00EF0FCF">
        <w:rPr>
          <w:sz w:val="24"/>
          <w:szCs w:val="24"/>
        </w:rPr>
        <w:t>P</w:t>
      </w:r>
      <w:r w:rsidRPr="003A591A">
        <w:rPr>
          <w:sz w:val="24"/>
          <w:szCs w:val="24"/>
        </w:rPr>
        <w:t xml:space="preserve"> d.o.o. da se očituje u kojem iznosu osporava iznos, na koje se vjerovnik očituje kako osporava u cijelosti.</w:t>
      </w:r>
    </w:p>
    <w:p w:rsidRPr="00147297" w:rsidR="00AF63EE" w:rsidP="00147297" w:rsidRDefault="00147297">
      <w:pPr>
        <w:jc w:val="both"/>
        <w:rPr>
          <w:bCs/>
          <w:sz w:val="24"/>
          <w:szCs w:val="24"/>
        </w:rPr>
      </w:pPr>
      <w:r>
        <w:rPr>
          <w:bCs/>
          <w:sz w:val="24"/>
          <w:szCs w:val="24"/>
        </w:rPr>
        <w:t xml:space="preserve"> </w:t>
      </w:r>
    </w:p>
    <w:p w:rsidRPr="003A591A" w:rsidR="00A20AEA" w:rsidP="00A20AEA" w:rsidRDefault="00AF63EE">
      <w:pPr>
        <w:jc w:val="both"/>
        <w:rPr>
          <w:bCs/>
          <w:sz w:val="24"/>
          <w:szCs w:val="24"/>
        </w:rPr>
      </w:pPr>
      <w:r w:rsidRPr="003A591A">
        <w:rPr>
          <w:bCs/>
          <w:sz w:val="24"/>
          <w:szCs w:val="24"/>
        </w:rPr>
        <w:t>Stečajni sudac objavljuje da se navedene tražbine stečajnih vjerovnika koje je priznao stečajni upravitelj u tablici vjerovnika I višeg isplatnog reda,</w:t>
      </w:r>
      <w:r w:rsidRPr="003A591A" w:rsidR="00A20AEA">
        <w:rPr>
          <w:bCs/>
          <w:sz w:val="24"/>
          <w:szCs w:val="24"/>
        </w:rPr>
        <w:t xml:space="preserve"> te koje nije osporio nitko od nazočnih vjerovnika</w:t>
      </w:r>
      <w:r w:rsidRPr="003A591A">
        <w:rPr>
          <w:bCs/>
          <w:sz w:val="24"/>
          <w:szCs w:val="24"/>
        </w:rPr>
        <w:t xml:space="preserve"> smatraju utvrđenim i razvrst</w:t>
      </w:r>
      <w:r w:rsidRPr="003A591A" w:rsidR="00A20AEA">
        <w:rPr>
          <w:bCs/>
          <w:sz w:val="24"/>
          <w:szCs w:val="24"/>
        </w:rPr>
        <w:t>avaju se u I. viši isplatni red.</w:t>
      </w:r>
    </w:p>
    <w:p w:rsidRPr="003A591A" w:rsidR="00AF63EE" w:rsidP="00AF63EE" w:rsidRDefault="00AF63EE">
      <w:pPr>
        <w:jc w:val="both"/>
        <w:rPr>
          <w:bCs/>
          <w:sz w:val="24"/>
          <w:szCs w:val="24"/>
        </w:rPr>
      </w:pPr>
    </w:p>
    <w:p w:rsidRPr="003A591A" w:rsidR="00A435ED" w:rsidP="00AF63EE" w:rsidRDefault="00A435ED">
      <w:pPr>
        <w:rPr>
          <w:sz w:val="24"/>
          <w:szCs w:val="24"/>
        </w:rPr>
      </w:pPr>
    </w:p>
    <w:p w:rsidRPr="003A591A" w:rsidR="00893FEE" w:rsidP="00AF63EE" w:rsidRDefault="00893FEE">
      <w:pPr>
        <w:rPr>
          <w:sz w:val="24"/>
          <w:szCs w:val="24"/>
        </w:rPr>
      </w:pPr>
    </w:p>
    <w:p w:rsidRPr="003A591A" w:rsidR="001E11D4" w:rsidP="00AF63EE" w:rsidRDefault="001E11D4">
      <w:pPr>
        <w:rPr>
          <w:sz w:val="24"/>
          <w:szCs w:val="24"/>
        </w:rPr>
        <w:sectPr w:rsidRPr="003A591A" w:rsidR="001E11D4" w:rsidSect="00336699">
          <w:headerReference w:type="even" r:id="rId10"/>
          <w:headerReference w:type="default" r:id="rId11"/>
          <w:headerReference w:type="first" r:id="rId12"/>
          <w:pgSz w:w="16839" w:h="11907" w:orient="landscape" w:code="9"/>
          <w:pgMar w:top="1272" w:right="1440" w:bottom="1797" w:left="1440" w:header="709" w:footer="709" w:gutter="0"/>
          <w:cols w:space="708"/>
          <w:titlePg/>
          <w:docGrid w:linePitch="360"/>
        </w:sectPr>
      </w:pPr>
    </w:p>
    <w:p w:rsidRPr="003A591A" w:rsidR="00FC3AE8" w:rsidP="00FC3AE8" w:rsidRDefault="00FC3AE8">
      <w:pPr>
        <w:jc w:val="both"/>
        <w:rPr>
          <w:sz w:val="24"/>
          <w:szCs w:val="24"/>
        </w:rPr>
      </w:pPr>
      <w:r w:rsidRPr="003A591A">
        <w:rPr>
          <w:sz w:val="24"/>
          <w:szCs w:val="24"/>
        </w:rPr>
        <w:lastRenderedPageBreak/>
        <w:t>Stečajni upravitelj čita prijavljene i priznate tražbine vjerovnika II. višeg isplatnog reda.</w:t>
      </w:r>
    </w:p>
    <w:p w:rsidRPr="003A591A" w:rsidR="00D93297" w:rsidP="00FC3AE8" w:rsidRDefault="00D93297">
      <w:pPr>
        <w:jc w:val="both"/>
        <w:rPr>
          <w:bCs/>
          <w:sz w:val="24"/>
          <w:szCs w:val="24"/>
        </w:rPr>
      </w:pPr>
    </w:p>
    <w:p w:rsidRPr="003A591A" w:rsidR="0022272B" w:rsidP="005C32A4" w:rsidRDefault="00FC3AE8">
      <w:pPr>
        <w:pStyle w:val="Odlomakpopisa"/>
        <w:numPr>
          <w:ilvl w:val="0"/>
          <w:numId w:val="1"/>
        </w:numPr>
        <w:rPr>
          <w:rFonts w:ascii="Times New Roman" w:hAnsi="Times New Roman"/>
          <w:b/>
          <w:sz w:val="24"/>
          <w:szCs w:val="24"/>
        </w:rPr>
      </w:pPr>
      <w:r w:rsidRPr="003A591A">
        <w:rPr>
          <w:rFonts w:ascii="Times New Roman" w:hAnsi="Times New Roman"/>
          <w:b/>
          <w:sz w:val="24"/>
          <w:szCs w:val="24"/>
        </w:rPr>
        <w:t>Viši isplatni red</w:t>
      </w:r>
    </w:p>
    <w:p w:rsidRPr="003A591A" w:rsidR="00254245" w:rsidP="00254245" w:rsidRDefault="00254245">
      <w:pPr>
        <w:pStyle w:val="Odlomakpopisa"/>
        <w:rPr>
          <w:rFonts w:ascii="Times New Roman" w:hAnsi="Times New Roman"/>
          <w:b/>
          <w:sz w:val="24"/>
          <w:szCs w:val="24"/>
        </w:rPr>
      </w:pPr>
    </w:p>
    <w:tbl>
      <w:tblPr>
        <w:tblW w:w="15168" w:type="dxa"/>
        <w:tblInd w:w="-1168" w:type="dxa"/>
        <w:tblLayout w:type="fixed"/>
        <w:tblLook w:firstRow="1" w:lastRow="0" w:firstColumn="1" w:lastColumn="0" w:noHBand="0" w:noVBand="1" w:val="04A0"/>
      </w:tblPr>
      <w:tblGrid>
        <w:gridCol w:w="567"/>
        <w:gridCol w:w="2127"/>
        <w:gridCol w:w="2268"/>
        <w:gridCol w:w="1701"/>
        <w:gridCol w:w="1417"/>
        <w:gridCol w:w="1418"/>
        <w:gridCol w:w="1417"/>
        <w:gridCol w:w="1701"/>
        <w:gridCol w:w="993"/>
        <w:gridCol w:w="1559"/>
      </w:tblGrid>
      <w:tr w:rsidRPr="003A591A" w:rsidR="003A591A" w:rsidTr="005B1FE4">
        <w:trPr>
          <w:trHeight w:val="915"/>
        </w:trPr>
        <w:tc>
          <w:tcPr>
            <w:tcW w:w="567" w:type="dxa"/>
            <w:tcBorders>
              <w:top w:val="single" w:color="auto" w:sz="4" w:space="0"/>
              <w:left w:val="single" w:color="auto" w:sz="4" w:space="0"/>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RB</w:t>
            </w:r>
          </w:p>
        </w:tc>
        <w:tc>
          <w:tcPr>
            <w:tcW w:w="2127"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NAZIV I SJEDIŠTE VJEROVNIKA</w:t>
            </w:r>
          </w:p>
        </w:tc>
        <w:tc>
          <w:tcPr>
            <w:tcW w:w="2268"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I RAČUN VJEROVNIKA</w:t>
            </w:r>
          </w:p>
        </w:tc>
        <w:tc>
          <w:tcPr>
            <w:tcW w:w="1701"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PRAVNA OSNOVA TRAŽBINE</w:t>
            </w:r>
          </w:p>
        </w:tc>
        <w:tc>
          <w:tcPr>
            <w:tcW w:w="1417"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PRIJAVLJENA TRAŽBINA (HRK)</w:t>
            </w:r>
          </w:p>
        </w:tc>
        <w:tc>
          <w:tcPr>
            <w:tcW w:w="1418"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PRIZNATA TRAŽBINA (HRK)</w:t>
            </w:r>
          </w:p>
        </w:tc>
        <w:tc>
          <w:tcPr>
            <w:tcW w:w="1417" w:type="dxa"/>
            <w:tcBorders>
              <w:top w:val="single" w:color="auto" w:sz="4" w:space="0"/>
              <w:left w:val="nil"/>
              <w:bottom w:val="single" w:color="auto" w:sz="4" w:space="0"/>
              <w:right w:val="single" w:color="auto" w:sz="4" w:space="0"/>
            </w:tcBorders>
            <w:shd w:val="clear" w:color="000000" w:fill="F2F2F2"/>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OSPORENA TRAŽBINA (HRK)</w:t>
            </w:r>
          </w:p>
        </w:tc>
        <w:tc>
          <w:tcPr>
            <w:tcW w:w="1701"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RAZLOG OSPORAVANJA</w:t>
            </w:r>
          </w:p>
        </w:tc>
        <w:tc>
          <w:tcPr>
            <w:tcW w:w="993"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OVRŠNA ISPRAVA</w:t>
            </w:r>
          </w:p>
        </w:tc>
        <w:tc>
          <w:tcPr>
            <w:tcW w:w="1559" w:type="dxa"/>
            <w:tcBorders>
              <w:top w:val="single" w:color="auto" w:sz="4" w:space="0"/>
              <w:left w:val="nil"/>
              <w:bottom w:val="single" w:color="auto" w:sz="4" w:space="0"/>
              <w:right w:val="single" w:color="auto" w:sz="4" w:space="0"/>
            </w:tcBorders>
            <w:shd w:val="clear" w:color="000000" w:fill="F2F2F2"/>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IZNOS OVRŠNE ISPRAVE</w:t>
            </w:r>
          </w:p>
        </w:tc>
      </w:tr>
      <w:tr w:rsidRPr="003A591A" w:rsidR="003A591A" w:rsidTr="005B1FE4">
        <w:trPr>
          <w:trHeight w:val="363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HŽ INFRASTRUKTURA, Mihanovićeva 12, 10000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39901919995,                             IBAN: HR 4423400091110252804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odštetni zahtjev US-359/16, računi, 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294.595,38</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70.599,34</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223.996,04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 je otpisani iznos po predstečajnoj nagodebi i krivo je obračunata kamata, nema dokaza da je za odštetni zahtjev pokrenut postupak</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70.599,34</w:t>
            </w:r>
          </w:p>
        </w:tc>
      </w:tr>
      <w:tr w:rsidRPr="003A591A" w:rsidR="003A591A" w:rsidTr="005B1FE4">
        <w:trPr>
          <w:trHeight w:val="1095"/>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ŠTASNI D.O.O. , SAMOBORSKA 294, 10000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96874956915,                            IBAN: HR 0823600001102024598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posl.br.: Ovrv-5144/2018</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354.710,25</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354.710,25</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354.710,25</w:t>
            </w:r>
          </w:p>
        </w:tc>
      </w:tr>
      <w:tr w:rsidRPr="003A591A" w:rsidR="003A591A" w:rsidTr="005B1FE4">
        <w:trPr>
          <w:trHeight w:val="1245"/>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HRVATSKA OSIGURAVAJUĆA KUĆA - dioničko društvo za osiguranje , Capraška ulica 6, 10000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00432869176,                                      IBAN: HR 7323600001101386914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posl.br.: Ovrv-5073/2018</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215.874,25</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215.874,25</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167.331,12</w:t>
            </w:r>
          </w:p>
        </w:tc>
      </w:tr>
      <w:tr w:rsidRPr="003A591A" w:rsidR="003A591A" w:rsidTr="00C07C8B">
        <w:trPr>
          <w:trHeight w:val="1350"/>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4</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GUMIIMPEX-GRP d.o.o. , Pavleka Miškine 64 c. 42000 Varaždin</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82298562620,                            IBAN: HR 7224020061100591869</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ustupu potraživanja</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70.000,00</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70.000,00</w:t>
            </w:r>
          </w:p>
        </w:tc>
        <w:tc>
          <w:tcPr>
            <w:tcW w:w="1417" w:type="dxa"/>
            <w:tcBorders>
              <w:top w:val="single" w:color="auto" w:sz="4" w:space="0"/>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41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POMGRAD GRADNJA d.o.o. , Bihaćka 2, 21000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29450980861,                            IBAN: HR 4424070001100573774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34.191,59</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34.191,59</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34.191,59</w:t>
            </w:r>
          </w:p>
        </w:tc>
      </w:tr>
      <w:tr w:rsidRPr="003A591A" w:rsidR="003A591A" w:rsidTr="005B1FE4">
        <w:trPr>
          <w:trHeight w:val="1575"/>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NEXE GRADNJA d.o.o. , Braće Radića 24, Našice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37671722350                            IBAN: HR 5523400091100131529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327.323,24</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327.323,24</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327.323,24</w:t>
            </w:r>
          </w:p>
        </w:tc>
      </w:tr>
      <w:tr w:rsidRPr="003A591A" w:rsidR="003A591A" w:rsidTr="005B1FE4">
        <w:trPr>
          <w:trHeight w:val="135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ŠUME d.o.o. , Ulica kneza Branimira 1,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69693144506                            IBAN: HR 8823400091500010040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688.645,75</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688.645,75</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685.739,58</w:t>
            </w:r>
          </w:p>
        </w:tc>
      </w:tr>
      <w:tr w:rsidRPr="003A591A" w:rsidR="003A591A" w:rsidTr="005B1FE4">
        <w:trPr>
          <w:trHeight w:val="165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LAVČEVIĆ-MEHANIZACIJA d.o.o. , Stinice 16, 21000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62641419845                            IBAN: HR 6324070001100564896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118.417,75</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118.417,75</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118.417,75</w:t>
            </w:r>
          </w:p>
        </w:tc>
      </w:tr>
      <w:tr w:rsidRPr="003A591A" w:rsidR="003A591A" w:rsidTr="00C07C8B">
        <w:trPr>
          <w:trHeight w:val="1800"/>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9</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IGMA d.o.o. , Ciglana 10, Koprivnica</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43695070004                            IBAN: HR 6423400091100130882</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 otvorene stavke kupca ovjerene od strane dužnika</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2.584.225,65</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2.584.225,65</w:t>
            </w:r>
          </w:p>
        </w:tc>
        <w:tc>
          <w:tcPr>
            <w:tcW w:w="1417" w:type="dxa"/>
            <w:tcBorders>
              <w:top w:val="single" w:color="auto" w:sz="4" w:space="0"/>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560"/>
        </w:trPr>
        <w:tc>
          <w:tcPr>
            <w:tcW w:w="567" w:type="dxa"/>
            <w:tcBorders>
              <w:top w:val="nil"/>
              <w:left w:val="single" w:color="auto" w:sz="4" w:space="0"/>
              <w:bottom w:val="nil"/>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w:t>
            </w:r>
          </w:p>
        </w:tc>
        <w:tc>
          <w:tcPr>
            <w:tcW w:w="2127"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SIGNALINEA d.o.o. , Kukuljanovo 344/C, Kukuljanovo</w:t>
            </w:r>
          </w:p>
        </w:tc>
        <w:tc>
          <w:tcPr>
            <w:tcW w:w="2268"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73552747419                            IBAN: HR 3224020061100413333</w:t>
            </w:r>
          </w:p>
        </w:tc>
        <w:tc>
          <w:tcPr>
            <w:tcW w:w="1701"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417.753,26</w:t>
            </w:r>
          </w:p>
        </w:tc>
        <w:tc>
          <w:tcPr>
            <w:tcW w:w="1418"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417.753,26</w:t>
            </w:r>
          </w:p>
        </w:tc>
        <w:tc>
          <w:tcPr>
            <w:tcW w:w="1417" w:type="dxa"/>
            <w:tcBorders>
              <w:top w:val="nil"/>
              <w:left w:val="nil"/>
              <w:bottom w:val="nil"/>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417.753,26</w:t>
            </w:r>
          </w:p>
        </w:tc>
      </w:tr>
      <w:tr w:rsidRPr="003A591A" w:rsidR="003A591A" w:rsidTr="005B1FE4">
        <w:trPr>
          <w:trHeight w:val="1680"/>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HRVATSKI ZAVOD ZA ZDRAVSTVENO OSIGURANJE , Margaretska 3,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02958272670                            IBAN: HR 6510010051550100001</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Sudski postupak pred Trgovačkim sudom u Zagrebu P-671/18 , računi u privitku</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58.410,59</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single" w:color="auto" w:sz="4" w:space="0"/>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58.410,59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osporavamo tražbinu u parničnom postupku, nije održano niti pripremno ročište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275"/>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OBŠIVAČ d.o.o. , Dubrovačka 100, Metković</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23196214755                            IBAN: HR 4924070001100585421</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6"/>
                <w:szCs w:val="16"/>
              </w:rPr>
            </w:pPr>
            <w:r w:rsidRPr="003A591A">
              <w:rPr>
                <w:bCs/>
                <w:sz w:val="16"/>
                <w:szCs w:val="16"/>
              </w:rPr>
              <w:t>1.282.835,75</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1.282.835,75</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1.282.835,74</w:t>
            </w:r>
          </w:p>
        </w:tc>
      </w:tr>
      <w:tr w:rsidRPr="003A591A" w:rsidR="003A591A" w:rsidTr="005B1FE4">
        <w:trPr>
          <w:trHeight w:val="1590"/>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TEHNOPATRON d.o.o. , Uskočka 29,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43347624467                            IBAN: HR 9823600001102094855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presuda Trgovačkog suda u Zagrebu br. Povrv-4938/2016 od 22.09.2017. g. </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18.568,63</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17.120,16</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1.448,47</w:t>
            </w:r>
          </w:p>
        </w:tc>
        <w:tc>
          <w:tcPr>
            <w:tcW w:w="1701" w:type="dxa"/>
            <w:tcBorders>
              <w:top w:val="nil"/>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nije priložena ispava za ospreni dio tražbine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9.242,55</w:t>
            </w:r>
          </w:p>
        </w:tc>
      </w:tr>
      <w:tr w:rsidRPr="003A591A" w:rsidR="003A591A" w:rsidTr="00C07C8B">
        <w:trPr>
          <w:trHeight w:val="1500"/>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14</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ENERGOHERC d.o.o. , III Retkovec 15/B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77163201327                            IBAN: HR 2024840081101071724</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br. Ovrv-256/2018</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161.554,22</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161.554,22</w:t>
            </w:r>
          </w:p>
        </w:tc>
        <w:tc>
          <w:tcPr>
            <w:tcW w:w="1417" w:type="dxa"/>
            <w:tcBorders>
              <w:top w:val="single" w:color="auto" w:sz="4" w:space="0"/>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2625"/>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MAGMA d.o.o. , Industrijska 27, Požega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49660480498                            IBAN: HR 4623600001101232491</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parnični postupak Povrv-3351/2016, ovršni postupak Ovrv-417/16, 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1.504.060,29</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1.504.060,29</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442.870,83</w:t>
            </w:r>
          </w:p>
        </w:tc>
      </w:tr>
      <w:tr w:rsidRPr="003A591A" w:rsidR="003A591A" w:rsidTr="005B1FE4">
        <w:trPr>
          <w:trHeight w:val="1695"/>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LAVČEVIĆ-HOTELIJERSTVO d.o.o. , Velebitska 27, 21000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57716546085                            IBAN: HR 8524070001100564888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 Ugovor o koncesiji</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1.321,73</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1.321,73</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1.321,73</w:t>
            </w:r>
          </w:p>
        </w:tc>
      </w:tr>
      <w:tr w:rsidRPr="003A591A" w:rsidR="003A591A" w:rsidTr="005B1FE4">
        <w:trPr>
          <w:trHeight w:val="1425"/>
        </w:trPr>
        <w:tc>
          <w:tcPr>
            <w:tcW w:w="567" w:type="dxa"/>
            <w:tcBorders>
              <w:top w:val="nil"/>
              <w:left w:val="single" w:color="auto" w:sz="4" w:space="0"/>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rPr>
            </w:pPr>
            <w:r w:rsidRPr="003A591A">
              <w:rPr>
                <w:bCs/>
              </w:rPr>
              <w:t>17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GRAD ZAPREŠIĆ, Nova ulica 10, Zaprešić</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rPr>
            </w:pPr>
            <w:r w:rsidRPr="003A591A">
              <w:rPr>
                <w:bCs/>
              </w:rPr>
              <w:t>OIB: 92840587889                           IBAN: NE PIŠE</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rPr>
            </w:pPr>
            <w:r w:rsidRPr="003A591A">
              <w:rPr>
                <w:bCs/>
              </w:rPr>
              <w:t>predstečajna nagodba St-2742/17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rPr>
            </w:pPr>
            <w:r w:rsidRPr="003A591A">
              <w:rPr>
                <w:bCs/>
              </w:rPr>
              <w:t>27.635,81</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rPr>
            </w:pPr>
            <w:r w:rsidRPr="003A591A">
              <w:rPr>
                <w:bCs/>
              </w:rPr>
              <w:t>27.635,81</w:t>
            </w:r>
          </w:p>
        </w:tc>
        <w:tc>
          <w:tcPr>
            <w:tcW w:w="1417" w:type="dxa"/>
            <w:tcBorders>
              <w:top w:val="nil"/>
              <w:left w:val="nil"/>
              <w:bottom w:val="single" w:color="auto" w:sz="4" w:space="0"/>
              <w:right w:val="single" w:color="auto" w:sz="4" w:space="0"/>
            </w:tcBorders>
            <w:shd w:val="clear" w:color="auto" w:fill="auto"/>
            <w:vAlign w:val="bottom"/>
            <w:hideMark/>
          </w:tcPr>
          <w:p w:rsidRPr="003A591A" w:rsidR="005B1FE4" w:rsidP="00111430" w:rsidRDefault="005B1FE4">
            <w:pPr>
              <w:overflowPunct/>
              <w:autoSpaceDE/>
              <w:autoSpaceDN/>
              <w:adjustRightInd/>
              <w:jc w:val="right"/>
              <w:textAlignment w:val="auto"/>
              <w:rPr>
                <w:bCs/>
              </w:rPr>
            </w:pPr>
            <w:r w:rsidRPr="003A591A">
              <w:rPr>
                <w:bCs/>
              </w:rPr>
              <w:t>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27.635,81</w:t>
            </w:r>
          </w:p>
        </w:tc>
      </w:tr>
      <w:tr w:rsidRPr="003A591A" w:rsidR="003A591A" w:rsidTr="00C07C8B">
        <w:trPr>
          <w:trHeight w:val="183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18</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ADRIATIC OSIGURANJE D.D. PODRUŽNICA ZAGREB, Listopadska 2, 10000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94472454976                          IBAN: HR 5324810001400105204</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nagdoba St-2742/17, ugovori o osiguranju</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1.954.215,90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1.727.151,59</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227.064,31</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Nije priložen obračun kamata</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1.262.982,55</w:t>
            </w:r>
          </w:p>
        </w:tc>
      </w:tr>
      <w:tr w:rsidRPr="003A591A" w:rsidR="003A591A" w:rsidTr="005B1FE4">
        <w:trPr>
          <w:trHeight w:val="139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Lapor d.o.o. , Velika Gorica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83129135037                          IBAN: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3.924,14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3.924,14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3.924,14</w:t>
            </w:r>
          </w:p>
        </w:tc>
      </w:tr>
      <w:tr w:rsidRPr="003A591A" w:rsidR="003A591A" w:rsidTr="005B1FE4">
        <w:trPr>
          <w:trHeight w:val="15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Kamenolom Žakanje d.o.o. , Sračak, Sračak 1/B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42225929113                              IBAN:</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49.204,26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49.204,26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49.204,26</w:t>
            </w:r>
          </w:p>
        </w:tc>
      </w:tr>
      <w:tr w:rsidRPr="003A591A" w:rsidR="003A591A" w:rsidTr="005B1FE4">
        <w:trPr>
          <w:trHeight w:val="148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Kamenolom Gorjak d.o.o. , Gornje Jesenje bb. Gornje Jesenje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70092623710                            IBAN: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1.722.568,79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689.027,52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F42A04" w:rsidRDefault="00F42A04">
            <w:pPr>
              <w:overflowPunct/>
              <w:autoSpaceDE/>
              <w:autoSpaceDN/>
              <w:adjustRightInd/>
              <w:jc w:val="center"/>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F42A04" w:rsidRDefault="00F42A04">
            <w:pPr>
              <w:rPr>
                <w:bCs/>
                <w:sz w:val="18"/>
                <w:szCs w:val="18"/>
              </w:rPr>
            </w:pPr>
            <w:r w:rsidRPr="003A591A">
              <w:rPr>
                <w:bCs/>
                <w:sz w:val="18"/>
                <w:szCs w:val="18"/>
              </w:rPr>
              <w:t>Napomena: podneskom je vjerovnik povukao tražbinu u izn</w:t>
            </w:r>
            <w:r w:rsidRPr="003A591A" w:rsidR="001261F9">
              <w:rPr>
                <w:bCs/>
                <w:sz w:val="18"/>
                <w:szCs w:val="18"/>
              </w:rPr>
              <w:t>osu 1.033.541,27 kn, dok je ost</w:t>
            </w:r>
            <w:r w:rsidRPr="003A591A">
              <w:rPr>
                <w:bCs/>
                <w:sz w:val="18"/>
                <w:szCs w:val="18"/>
              </w:rPr>
              <w:t>alo kod priznatog iznosa 689.027,52 kn</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689.027,52</w:t>
            </w:r>
          </w:p>
        </w:tc>
      </w:tr>
      <w:tr w:rsidRPr="003A591A" w:rsidR="003A591A" w:rsidTr="00C07C8B">
        <w:trPr>
          <w:trHeight w:val="339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22</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0C3A1C">
            <w:pPr>
              <w:overflowPunct/>
              <w:autoSpaceDE/>
              <w:autoSpaceDN/>
              <w:adjustRightInd/>
              <w:textAlignment w:val="auto"/>
              <w:rPr>
                <w:bCs/>
                <w:sz w:val="18"/>
                <w:szCs w:val="18"/>
              </w:rPr>
            </w:pPr>
            <w:r w:rsidRPr="003A591A">
              <w:rPr>
                <w:bCs/>
                <w:sz w:val="18"/>
                <w:szCs w:val="18"/>
              </w:rPr>
              <w:t>CSS d.o.o.</w:t>
            </w:r>
            <w:r w:rsidRPr="003A591A" w:rsidR="005B1FE4">
              <w:rPr>
                <w:bCs/>
                <w:sz w:val="18"/>
                <w:szCs w:val="18"/>
              </w:rPr>
              <w:t>, Savska cesta 144a , Zagreb 1000</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55562638214                            IBAN: HR 7423600001101482344 </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Predstačajna nagodba St-2742/2017, parnični postupak Povrv-6116/15 pred Trgovačkim sudom u Zagrebu</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708.841,79</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264.313,13</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8862F3" w:rsidRDefault="005B1FE4">
            <w:pPr>
              <w:overflowPunct/>
              <w:autoSpaceDE/>
              <w:autoSpaceDN/>
              <w:adjustRightInd/>
              <w:jc w:val="center"/>
              <w:textAlignment w:val="auto"/>
              <w:rPr>
                <w:bCs/>
                <w:sz w:val="18"/>
                <w:szCs w:val="18"/>
              </w:rPr>
            </w:pPr>
            <w:r w:rsidRPr="003A591A">
              <w:rPr>
                <w:bCs/>
                <w:sz w:val="18"/>
                <w:szCs w:val="18"/>
              </w:rPr>
              <w:t>444.528,66</w:t>
            </w:r>
          </w:p>
        </w:tc>
        <w:tc>
          <w:tcPr>
            <w:tcW w:w="1701" w:type="dxa"/>
            <w:tcBorders>
              <w:top w:val="single" w:color="auto" w:sz="4" w:space="0"/>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Račun broj 177-1-1 od 6.3.2015. godine na iznos 149.768,75 kuna nije u poslovnim knjigama Hidroelektre, kamata je obračunata na cijeli iznos</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264.313,13</w:t>
            </w:r>
          </w:p>
        </w:tc>
      </w:tr>
      <w:tr w:rsidRPr="003A591A" w:rsidR="003A591A" w:rsidTr="005B1FE4">
        <w:trPr>
          <w:trHeight w:val="141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SAMOBORKA d.d. , Zagrebačka 32/a, Samobor</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53149109818                 IBAN: HR 2223400091100213215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nagdoba St-2742/17, obračun kamata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467.338,99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425.811,10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41.527,89</w:t>
            </w:r>
          </w:p>
        </w:tc>
        <w:tc>
          <w:tcPr>
            <w:tcW w:w="1701" w:type="dxa"/>
            <w:tcBorders>
              <w:top w:val="nil"/>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kamata je obračunata sa pogrešnim dospijećem</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425.811,10</w:t>
            </w:r>
          </w:p>
        </w:tc>
      </w:tr>
      <w:tr w:rsidRPr="003A591A" w:rsidR="003A591A" w:rsidTr="005B1FE4">
        <w:trPr>
          <w:trHeight w:val="198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VODE, Ulica grada Vukovara 220, Zagreb,vodnogospodarski odjel za Gornju Savu</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28921383001                 IBAN: HR 3423600001500076919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Rješenja o ovrsi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1.210.185,61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708.771,96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501.413,65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izvadak iz poslovnih knjiga 5, 7 i 8 se ne može ispitati, kao niti obračun kamata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1.069.842,36</w:t>
            </w:r>
          </w:p>
        </w:tc>
      </w:tr>
      <w:tr w:rsidRPr="003A591A" w:rsidR="003A591A" w:rsidTr="005B1FE4">
        <w:trPr>
          <w:trHeight w:val="156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DDServis d.o.o. , Sisačka cesta, III odvojak 7,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95325472047                 IBAN: HR 9424840081100785406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33.824,97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33.824,97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33.824,97</w:t>
            </w:r>
          </w:p>
        </w:tc>
      </w:tr>
      <w:tr w:rsidRPr="003A591A" w:rsidR="003A591A" w:rsidTr="00C07C8B">
        <w:trPr>
          <w:trHeight w:val="1579"/>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26</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NARODNE NOVINE d.d. Zagreb, Savski gaj XIII. put 6,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64546066176                 IBAN: HR 2823400091100098647</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posl.br. Ovrv-137/18</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16.821,07</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16.821,07</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16.821,07</w:t>
            </w:r>
          </w:p>
        </w:tc>
      </w:tr>
      <w:tr w:rsidRPr="003A591A" w:rsidR="003A591A" w:rsidTr="005B1FE4">
        <w:trPr>
          <w:trHeight w:val="192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ESCO FOFONJKA d.o.o. , Ulica 29. rujna 4, 43000 Bjelovar</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92264001001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Izvod otvorenih stavaka na dan 30.11.2017. g. , predstečajna nagodba br. 40.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33.380,58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10.513,88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22.866,70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glavnica i kamata su obračunate suprotno predstečajnoj nagodbi</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10.513,88</w:t>
            </w:r>
          </w:p>
        </w:tc>
      </w:tr>
      <w:tr w:rsidRPr="003A591A" w:rsidR="003A591A" w:rsidTr="005B1FE4">
        <w:trPr>
          <w:trHeight w:val="168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231AC0">
            <w:pPr>
              <w:overflowPunct/>
              <w:autoSpaceDE/>
              <w:autoSpaceDN/>
              <w:adjustRightInd/>
              <w:textAlignment w:val="auto"/>
              <w:rPr>
                <w:bCs/>
                <w:sz w:val="18"/>
                <w:szCs w:val="18"/>
              </w:rPr>
            </w:pPr>
            <w:r w:rsidRPr="003A591A">
              <w:rPr>
                <w:bCs/>
                <w:sz w:val="18"/>
                <w:szCs w:val="18"/>
              </w:rPr>
              <w:t>Kolektor Koling d.o.o.</w:t>
            </w:r>
            <w:r w:rsidRPr="003A591A" w:rsidR="005B1FE4">
              <w:rPr>
                <w:bCs/>
                <w:sz w:val="18"/>
                <w:szCs w:val="18"/>
              </w:rPr>
              <w:t>, Arkova 43, 5280 Idrija, Republika Slovenija , Glavna podružnica Petrinja, Voćarska 11</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62564255520                         OIB: 96766019518- podružnica Petrinja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konzorcijski ugovor sa pravnim pretkom od 3. kolovoza 2016. računi </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762.837,42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697.089,38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65.748,04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dio obračunate kamate se ne može ispitati, zastara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50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GRAD ZAGREB, Trg Stjepana Radića 1 ,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61817894937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naknadi Klasa:UP/-363-02/13-019/8812 od 01.04.2014.</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2.631,67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2.631,67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62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MAAČ-GRADNJA d.o.o. , Zeleni trg 4,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67937005999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građenju od 10.10.2016. broj HE-MG-733/15, postupak pred Trgovačkim sudom u Zagrebu br. P-135/2019</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601.218,91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601.218,91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C07C8B">
        <w:trPr>
          <w:trHeight w:val="252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31</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ANPARO d.o.o. , Horvaćanska cesta 27</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36885326631                 IBAN: HR 1124080021100051328</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Trgovački sud u Zagrebu, Poslovni broj: Povrv-1859/2018, računi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11.161,09</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9.783,80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1.377,29</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pogrešan je zbroj glavnice i zateznih kamata</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204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BRTVA bb, Radučka ulica 19,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08479895070                 IBAN: HR 1210010051863000160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 popis pravnih radnji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695.706,69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594.556,69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101.150,00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prijavljeni su troškovi odvjetnika, nije priložena niti jedna presuda kojom su ti troškovi utvrđeni</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594.556,69</w:t>
            </w:r>
          </w:p>
        </w:tc>
      </w:tr>
      <w:tr w:rsidRPr="003A591A" w:rsidR="003A591A" w:rsidTr="005B1FE4">
        <w:trPr>
          <w:trHeight w:val="148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GRAD ZAGREB, Trg Stjepana Radića 1 ,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61817894937                 IBAN: HR 3423600001500076919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br. 40. St-2742/2017; komunalna naknada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3.664.707,20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3.664.707,20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3.305.868,12</w:t>
            </w:r>
          </w:p>
        </w:tc>
      </w:tr>
      <w:tr w:rsidRPr="003A591A" w:rsidR="003A591A" w:rsidTr="00C07C8B">
        <w:trPr>
          <w:trHeight w:val="360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34</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ZAGORJE-TEHNOBETON d.d. , Pavleka Miškine 49, 42000 Varaždin</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68289504926                 IBAN: HR 4423600001101720922</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334.283,46</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73.562,37</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260.721,09</w:t>
            </w:r>
          </w:p>
        </w:tc>
        <w:tc>
          <w:tcPr>
            <w:tcW w:w="1701" w:type="dxa"/>
            <w:tcBorders>
              <w:top w:val="single" w:color="auto" w:sz="4" w:space="0"/>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 prijavi su otvorene stavke 242.360,07 kuna iz 2013., i 2015. , pogrešan obračun kamata od 2013. dio dokumentacije je na njemačkom jeziku</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73.562,37</w:t>
            </w:r>
          </w:p>
        </w:tc>
      </w:tr>
      <w:tr w:rsidRPr="003A591A" w:rsidR="003A591A" w:rsidTr="005B1FE4">
        <w:trPr>
          <w:trHeight w:val="243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RO-TEHNOLOGIJA D.O.O. , Nova cesta 86, 51410 Opatija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94757004774                 IBAN: HR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izvadak iz poslovnih knjiga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248.313,77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58.926,30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189.387,47</w:t>
            </w:r>
          </w:p>
        </w:tc>
        <w:tc>
          <w:tcPr>
            <w:tcW w:w="1701" w:type="dxa"/>
            <w:tcBorders>
              <w:top w:val="nil"/>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 je otpisani iznos po predstečajnoj nagodebi i krivo je obračunata kamata,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58.926,30</w:t>
            </w:r>
          </w:p>
        </w:tc>
      </w:tr>
      <w:tr w:rsidRPr="003A591A" w:rsidR="003A591A" w:rsidTr="005B1FE4">
        <w:trPr>
          <w:trHeight w:val="186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Hrvatski zavod za mirovinsko osiguranje, Antuna Mihanovića 3</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84397956623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Trgovački sud u Zagrebu P-2606/18 </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321.917,29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321.917,29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vodi se postupak na sudu, nije održano niti pripremno ročište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r>
      <w:tr w:rsidRPr="003A591A" w:rsidR="003A591A" w:rsidTr="00C07C8B">
        <w:trPr>
          <w:trHeight w:val="1759"/>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37</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ADRIA OIL d.o.o. , Kastav Spinčići 38</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03004159051                 IBAN: HR 1210010051863000160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pravomoćno i ovršno rješenje o ovrsi javnog bilježnika Vesne Kelečić Ovrv-15/16 od 20.01.2016.g.</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15.050,68</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15.050,68</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15.050,68</w:t>
            </w:r>
          </w:p>
        </w:tc>
      </w:tr>
      <w:tr w:rsidRPr="003A591A" w:rsidR="003A591A" w:rsidTr="005B1FE4">
        <w:trPr>
          <w:trHeight w:val="187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VELKOM d.o.o. u stečaju , I.G. Kovačića 13, Velika Gorica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00697315626                 IBAN: HR 7324020061000836776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3.770,80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3.770,80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3.770,80</w:t>
            </w:r>
          </w:p>
        </w:tc>
      </w:tr>
      <w:tr w:rsidRPr="003A591A" w:rsidR="003A591A" w:rsidTr="005B1FE4">
        <w:trPr>
          <w:trHeight w:val="156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VODOOPSKRBA I ODVODNJA d.o.o. , Folnegovićeva 1,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83416546499                IBAN: HR 3823600001102385383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Izvadak otvorenih stavaka, računi, obračuni kamata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15.920,89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15.920,89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6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MI-VI MAZIVA d.o.o. , Varaždinska c.29, Sesvete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36885326631                 IBAN: HR 5524020061100077396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otvorene stavke, stanje na dan 30.12.18.</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597.421,07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238.968,43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358.452,64</w:t>
            </w:r>
          </w:p>
        </w:tc>
        <w:tc>
          <w:tcPr>
            <w:tcW w:w="1701" w:type="dxa"/>
            <w:tcBorders>
              <w:top w:val="nil"/>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prijavljen je otpisani iznos po predstečajnoj nagodebi  </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238.968,43</w:t>
            </w:r>
          </w:p>
        </w:tc>
      </w:tr>
      <w:tr w:rsidRPr="003A591A" w:rsidR="003A591A" w:rsidTr="00C07C8B">
        <w:trPr>
          <w:trHeight w:val="310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41</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HŽ CARGO d.o.o. , Heinzelova 51,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08720210702               IBAN: HR 7823400091110252677</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dospijela potraživanja temeljem računa za izvršene usluge i obračuna kamata</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21.362,13</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21.262,50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99,63</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račun iz 2016. godine kojeg nema u poslovnim knjigama, a radi se o obračunu kamata za 2016. - zastara potraživanja</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237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SKDD d.d. , Henzelova 62a,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64406809162                 IBAN: HR 9823900011100017198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 ugovor o članstvu, rješenje o ovrsi, 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30.537,56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30.517,33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20,23</w:t>
            </w:r>
          </w:p>
        </w:tc>
        <w:tc>
          <w:tcPr>
            <w:tcW w:w="1701" w:type="dxa"/>
            <w:tcBorders>
              <w:top w:val="nil"/>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zatezna kamata i ugovorna kamata na iznos iz predstečajne nagodbe nije dospjela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15.627,70</w:t>
            </w:r>
          </w:p>
        </w:tc>
      </w:tr>
      <w:tr w:rsidRPr="003A591A" w:rsidR="003A591A" w:rsidTr="00C07C8B">
        <w:trPr>
          <w:trHeight w:val="367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43</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MAXTEH d.o.o. , Škrljevo 25a, Škrljevo</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65213892775                 IBAN: HR 5323400091110036526</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j.b. , postupak se vodi pred Trgovačkim sudom u Zagrebu posl.br. P-217/14</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222.931,36</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59.054,72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163.876,64</w:t>
            </w:r>
          </w:p>
        </w:tc>
        <w:tc>
          <w:tcPr>
            <w:tcW w:w="1701" w:type="dxa"/>
            <w:tcBorders>
              <w:top w:val="single" w:color="auto" w:sz="4" w:space="0"/>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 je otpisani iznos po predstečajnoj nagodebi, nije dostavljena  presuda i krivo je označen broj parničnog predmeta, pa se navodi nisu mogli provjerirti</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59.054,72</w:t>
            </w:r>
          </w:p>
        </w:tc>
      </w:tr>
      <w:tr w:rsidRPr="003A591A" w:rsidR="003A591A" w:rsidTr="005B1FE4">
        <w:trPr>
          <w:trHeight w:val="2359"/>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0F2C50">
            <w:pPr>
              <w:overflowPunct/>
              <w:autoSpaceDE/>
              <w:autoSpaceDN/>
              <w:adjustRightInd/>
              <w:textAlignment w:val="auto"/>
              <w:rPr>
                <w:bCs/>
                <w:sz w:val="18"/>
                <w:szCs w:val="18"/>
              </w:rPr>
            </w:pPr>
            <w:r w:rsidRPr="003A591A">
              <w:rPr>
                <w:bCs/>
                <w:sz w:val="18"/>
                <w:szCs w:val="18"/>
              </w:rPr>
              <w:t>HRVATSKA POŠTANSKA BANKA d.d.</w:t>
            </w:r>
            <w:r w:rsidRPr="003A591A" w:rsidR="005B1FE4">
              <w:rPr>
                <w:bCs/>
                <w:sz w:val="18"/>
                <w:szCs w:val="18"/>
              </w:rPr>
              <w:t>, Jurišićeva 4,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87939104217                IBAN: HR 5223900011000051572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okvirni ugovor za garancije broj 4/2012-DPVPJS od 20.07.2012.g.</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C17A3A">
            <w:pPr>
              <w:overflowPunct/>
              <w:autoSpaceDE/>
              <w:autoSpaceDN/>
              <w:adjustRightInd/>
              <w:jc w:val="right"/>
              <w:textAlignment w:val="auto"/>
              <w:rPr>
                <w:bCs/>
                <w:sz w:val="18"/>
                <w:szCs w:val="18"/>
              </w:rPr>
            </w:pPr>
            <w:r w:rsidRPr="003A591A">
              <w:rPr>
                <w:bCs/>
                <w:sz w:val="18"/>
                <w:szCs w:val="18"/>
              </w:rPr>
              <w:t>321.285,89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84.928,92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C17A3A">
            <w:pPr>
              <w:overflowPunct/>
              <w:autoSpaceDE/>
              <w:autoSpaceDN/>
              <w:adjustRightInd/>
              <w:jc w:val="right"/>
              <w:textAlignment w:val="auto"/>
              <w:rPr>
                <w:bCs/>
                <w:sz w:val="18"/>
                <w:szCs w:val="18"/>
              </w:rPr>
            </w:pPr>
            <w:r w:rsidRPr="003A591A">
              <w:rPr>
                <w:bCs/>
                <w:sz w:val="18"/>
                <w:szCs w:val="18"/>
              </w:rPr>
              <w:t>236.356,97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 poslovnim knjigama Društva nije evidentirana obveza, iz prijave se ne može ispitati da li su garancije realizirane</w:t>
            </w:r>
          </w:p>
          <w:p w:rsidRPr="003A591A" w:rsidR="000B676A" w:rsidP="00111430" w:rsidRDefault="000B676A">
            <w:pPr>
              <w:overflowPunct/>
              <w:autoSpaceDE/>
              <w:autoSpaceDN/>
              <w:adjustRightInd/>
              <w:textAlignment w:val="auto"/>
              <w:rPr>
                <w:bCs/>
                <w:sz w:val="18"/>
                <w:szCs w:val="18"/>
              </w:rPr>
            </w:pPr>
          </w:p>
          <w:p w:rsidRPr="003A591A" w:rsidR="000B676A" w:rsidP="00E4347F" w:rsidRDefault="000B676A">
            <w:pPr>
              <w:overflowPunct/>
              <w:autoSpaceDE/>
              <w:autoSpaceDN/>
              <w:adjustRightInd/>
              <w:textAlignment w:val="auto"/>
              <w:rPr>
                <w:bCs/>
                <w:sz w:val="18"/>
                <w:szCs w:val="18"/>
              </w:rPr>
            </w:pPr>
            <w:r w:rsidRPr="003A591A">
              <w:rPr>
                <w:bCs/>
                <w:sz w:val="18"/>
                <w:szCs w:val="18"/>
              </w:rPr>
              <w:t xml:space="preserve">Napomena: vjerovnik povlači </w:t>
            </w:r>
            <w:r w:rsidRPr="003A591A" w:rsidR="00E4347F">
              <w:rPr>
                <w:bCs/>
                <w:sz w:val="18"/>
                <w:szCs w:val="18"/>
              </w:rPr>
              <w:t xml:space="preserve">dio </w:t>
            </w:r>
            <w:r w:rsidRPr="003A591A">
              <w:rPr>
                <w:bCs/>
                <w:sz w:val="18"/>
                <w:szCs w:val="18"/>
              </w:rPr>
              <w:t>tražbine u iznosu o</w:t>
            </w:r>
            <w:r w:rsidRPr="003A591A" w:rsidR="00E4347F">
              <w:rPr>
                <w:bCs/>
                <w:sz w:val="18"/>
                <w:szCs w:val="18"/>
              </w:rPr>
              <w:t>d 422.036,30 kn, slijedom čega ostaje prijava na iznos od 321.285,89 kn, od čega steč. upravitelj priznaje 84.928,92 kn dok osporeni iznos ostaje 236.356,97 kn.</w:t>
            </w:r>
            <w:r w:rsidRPr="003A591A" w:rsidR="00C17A3A">
              <w:rPr>
                <w:bCs/>
                <w:sz w:val="18"/>
                <w:szCs w:val="18"/>
              </w:rPr>
              <w:t xml:space="preserve"> Stečajni upravitej i dalje ustraje kod svojeg osporavanja.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84.928,92</w:t>
            </w:r>
          </w:p>
        </w:tc>
      </w:tr>
      <w:tr w:rsidRPr="003A591A" w:rsidR="003A591A" w:rsidTr="00D52454">
        <w:trPr>
          <w:trHeight w:val="340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45</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Nastavni zavod za javno zdravstvo Dr. Andrija Štampar , Mirogojska 16 ,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33392005961                 IBAN: HR 3023400091100159915</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 Povrv-1018/2015</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158.345,92</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22.899,42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135.446,50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 je otpisani dio po predstečajnoj nagodbi, parnični postupak je u tijeku, nije donesena presuda, kamata je obračunata od 2012.</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22.899,42</w:t>
            </w:r>
          </w:p>
        </w:tc>
      </w:tr>
      <w:tr w:rsidRPr="003A591A" w:rsidR="003A591A" w:rsidTr="005B1FE4">
        <w:trPr>
          <w:trHeight w:val="375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SESVETE ISKOP d.o.o. , Vugrovečka cesta 35, Sesvete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46563243425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najmu stroja HE-NG-32-1078/15 od 18.08.2015. i parnični postupak Povrv-1373/2019 kod Trgovačkog suda u Zagrebu, 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706.029,93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706.029,93 kn</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vodi se postupak pred Trgovačkim sudom u Zagrebu, uz račun nisu priloženi ovjereni dnevnici rada stroja, niti tablica sa specifikacijom izvedenih radova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277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47</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HILTI CROATIA d.o.o. , Ljudevita Posavskog 29, Sesvete</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80353079725                IBAN: HR 8023600001101317045</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34.806,98</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34.806,98</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34.806,98</w:t>
            </w:r>
          </w:p>
        </w:tc>
      </w:tr>
      <w:tr w:rsidRPr="003A591A" w:rsidR="003A591A" w:rsidTr="005B1FE4">
        <w:trPr>
          <w:trHeight w:val="274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NAŠICECEMENT d.d. Našice , Tajnovac 1 Našice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62612424147                 IBAN: HR 0423600001101229367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9.178.307,59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9.178.307,59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2.007.466,32</w:t>
            </w:r>
          </w:p>
        </w:tc>
      </w:tr>
      <w:tr w:rsidRPr="003A591A" w:rsidR="003A591A" w:rsidTr="005B1FE4">
        <w:trPr>
          <w:trHeight w:val="15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DOVOĐA d.o.o. , Mel 1, Novi Vinodolski</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36377538881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pravomoćna i ovršna odluka Trgovačkog suda u Zagrebu, posl.br. Povrv-760/17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498.858,49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8C1E1C">
            <w:pPr>
              <w:overflowPunct/>
              <w:autoSpaceDE/>
              <w:autoSpaceDN/>
              <w:adjustRightInd/>
              <w:jc w:val="right"/>
              <w:textAlignment w:val="auto"/>
              <w:rPr>
                <w:bCs/>
                <w:sz w:val="18"/>
                <w:szCs w:val="18"/>
              </w:rPr>
            </w:pPr>
            <w:r w:rsidRPr="003A591A">
              <w:rPr>
                <w:bCs/>
                <w:sz w:val="18"/>
                <w:szCs w:val="18"/>
              </w:rPr>
              <w:t>498.858,49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8C1E1C">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nije priložen obračun kamata, pa se ne može ispitati</w:t>
            </w:r>
          </w:p>
          <w:p w:rsidRPr="003A591A" w:rsidR="008C1E1C" w:rsidP="00111430" w:rsidRDefault="008C1E1C">
            <w:pPr>
              <w:overflowPunct/>
              <w:autoSpaceDE/>
              <w:autoSpaceDN/>
              <w:adjustRightInd/>
              <w:textAlignment w:val="auto"/>
              <w:rPr>
                <w:bCs/>
                <w:sz w:val="18"/>
                <w:szCs w:val="18"/>
              </w:rPr>
            </w:pPr>
          </w:p>
          <w:p w:rsidRPr="003A591A" w:rsidR="008C1E1C" w:rsidP="00111430" w:rsidRDefault="008C1E1C">
            <w:pPr>
              <w:overflowPunct/>
              <w:autoSpaceDE/>
              <w:autoSpaceDN/>
              <w:adjustRightInd/>
              <w:textAlignment w:val="auto"/>
              <w:rPr>
                <w:bCs/>
                <w:sz w:val="18"/>
                <w:szCs w:val="18"/>
              </w:rPr>
            </w:pPr>
            <w:r w:rsidRPr="003A591A">
              <w:rPr>
                <w:bCs/>
                <w:sz w:val="18"/>
                <w:szCs w:val="18"/>
              </w:rPr>
              <w:t>Napomena: stečajni upravitelj je otklonio osporavanje, obzirom da je vjerovnik naknadno dostavio obračun kamata po kojem proizlazi da je isti osnovan.</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376.277,84</w:t>
            </w:r>
          </w:p>
        </w:tc>
      </w:tr>
      <w:tr w:rsidRPr="003A591A" w:rsidR="003A591A" w:rsidTr="00D52454">
        <w:trPr>
          <w:trHeight w:val="196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50</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GRADSKA PLINARA ZAGREB-OPSKRBA d.o.o. , Radnička cesta 1 ,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74364571096                IBAN: HR 2623600001102024274</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Ovrv-27247/18 i Ovrv-85/15</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5.343,23</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5.343,23</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5.343,23</w:t>
            </w:r>
          </w:p>
        </w:tc>
      </w:tr>
      <w:tr w:rsidRPr="003A591A" w:rsidR="003A591A" w:rsidTr="005B1FE4">
        <w:trPr>
          <w:trHeight w:val="160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ODVJETNIK IVICA BARBIR, Trnjanska cesta 11c/II, 10000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36935306098                 IBAN: HR 0523400091140178782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 za zastupanje, rješenje o ovrsi Ovrv-1286/2018 j.b. Tihana Sudac</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18.750,00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18.750,00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18.750,00</w:t>
            </w:r>
          </w:p>
        </w:tc>
      </w:tr>
      <w:tr w:rsidRPr="003A591A" w:rsidR="003A591A" w:rsidTr="005B1FE4">
        <w:trPr>
          <w:trHeight w:val="171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VEPEL d.o.o. (TISAK DA-DA d.o.o.), Velinci 19A, 49295 Kumrovec</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26012844053                 IBAN: HR 2623600001101250505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322.776,64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322.776,64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322.776,64</w:t>
            </w:r>
          </w:p>
        </w:tc>
      </w:tr>
      <w:tr w:rsidRPr="003A591A" w:rsidR="003A591A" w:rsidTr="005B1FE4">
        <w:trPr>
          <w:trHeight w:val="166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Dalekovod d.d. , Marijana Čavića 4, 10000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47911242222                 IBAN: HR 8323600001101226102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9.197.526,77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6.340.079,36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2.857.447,41</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uvjetna tražbina, dva sudska spora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6.340.079,36</w:t>
            </w:r>
          </w:p>
        </w:tc>
      </w:tr>
      <w:tr w:rsidRPr="003A591A" w:rsidR="003A591A" w:rsidTr="005B1FE4">
        <w:trPr>
          <w:trHeight w:val="187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Zagrebački holding d.o.o. , Ulica grada Vukovara 41</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85584865987                 IBAN: HR 6623600001101360753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 otvorene stavke kupca ovjerene od strane dužnika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6.868,86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6.430,47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438,39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raqčun je izdan nakon otvaranja stečajnog postupka za cijeli rujan 2019.</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2119"/>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55</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PG</w:t>
            </w:r>
            <w:r w:rsidRPr="003A591A" w:rsidR="00350818">
              <w:rPr>
                <w:bCs/>
                <w:sz w:val="18"/>
                <w:szCs w:val="18"/>
              </w:rPr>
              <w:t>M Ragusa d.d.</w:t>
            </w:r>
            <w:r w:rsidRPr="003A591A">
              <w:rPr>
                <w:bCs/>
                <w:sz w:val="18"/>
                <w:szCs w:val="18"/>
              </w:rPr>
              <w:t>, Vukovarska 17, Dubrovnik</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68907889567                         IBAN: HR 9124840081101072774</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predstečajna nagodba St-2742/2017 </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510.523,33</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510.523,33</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u prijavi ja dostavljena potvrda FINA-e o redosljedu plaćanja, ali nije navedeno na koju tražbinu se odnosi </w:t>
            </w:r>
          </w:p>
          <w:p w:rsidRPr="003A591A" w:rsidR="00BA5AC4" w:rsidP="00111430" w:rsidRDefault="00BA5AC4">
            <w:pPr>
              <w:overflowPunct/>
              <w:autoSpaceDE/>
              <w:autoSpaceDN/>
              <w:adjustRightInd/>
              <w:textAlignment w:val="auto"/>
              <w:rPr>
                <w:bCs/>
                <w:sz w:val="18"/>
                <w:szCs w:val="18"/>
              </w:rPr>
            </w:pPr>
          </w:p>
          <w:p w:rsidRPr="003A591A" w:rsidR="00BA5AC4" w:rsidP="00111430" w:rsidRDefault="00BA5AC4">
            <w:pPr>
              <w:overflowPunct/>
              <w:autoSpaceDE/>
              <w:autoSpaceDN/>
              <w:adjustRightInd/>
              <w:textAlignment w:val="auto"/>
              <w:rPr>
                <w:bCs/>
                <w:sz w:val="18"/>
                <w:szCs w:val="18"/>
              </w:rPr>
            </w:pPr>
            <w:r w:rsidRPr="003A591A">
              <w:rPr>
                <w:bCs/>
                <w:sz w:val="18"/>
                <w:szCs w:val="18"/>
              </w:rPr>
              <w:t xml:space="preserve">Napomena: </w:t>
            </w:r>
          </w:p>
          <w:p w:rsidRPr="003A591A" w:rsidR="00BA5AC4" w:rsidP="00111430" w:rsidRDefault="00BA5AC4">
            <w:pPr>
              <w:overflowPunct/>
              <w:autoSpaceDE/>
              <w:autoSpaceDN/>
              <w:adjustRightInd/>
              <w:textAlignment w:val="auto"/>
              <w:rPr>
                <w:bCs/>
                <w:sz w:val="18"/>
                <w:szCs w:val="18"/>
              </w:rPr>
            </w:pPr>
            <w:r w:rsidRPr="003A591A">
              <w:rPr>
                <w:bCs/>
                <w:sz w:val="18"/>
                <w:szCs w:val="18"/>
              </w:rPr>
              <w:t>stečajni upravitelj otklanja svoje osporavanje jer je naknadnom provjerom utvrđeno postojanje isprava na kojima vjerovnik temelji svoje potraživanje</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510.523,33</w:t>
            </w:r>
          </w:p>
        </w:tc>
      </w:tr>
      <w:tr w:rsidRPr="003A591A" w:rsidR="003A591A" w:rsidTr="005B1FE4">
        <w:trPr>
          <w:trHeight w:val="1602"/>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REPUBLIKA HRVATSKA, Ministarstvo financija, Porezna uprava, Područni ured Zagreb, Avenija Dubrovnik 32 </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18683136487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Prijave pdv-a, JOPPD obrasci, ovjereni knjigovodstveni izlisti iz ISPU</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7.669.604,41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7.669.604,41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8.794.181,61</w:t>
            </w:r>
          </w:p>
        </w:tc>
      </w:tr>
      <w:tr w:rsidRPr="003A591A" w:rsidR="003A591A" w:rsidTr="005B1FE4">
        <w:trPr>
          <w:trHeight w:val="1819"/>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BODEN GRAD d.o.o. , Bjelovarska cesta 62C, Sesvete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50422330779                 IBAN: HR 7323600001100856518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temeljem vjerodostojne isprave posl. Br. Ovrv-22/2015 od 08.07.2015. - j.b. Pero Đankić</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109.424,05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109.424,05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vjerovnik je nepravomoćno izgubio spor, predmet je po žalbi na VTSRH Pž-1971/2019</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0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OSIJEK-KOTEKS D.D. , Šamačka 11, Osijek</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44610694500                 IBAN: HR 3824810001123001112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2.444.647,66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2.198.886,83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245.760,83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pogrešan izračun kamata po PSN</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2.198.886,83</w:t>
            </w:r>
          </w:p>
        </w:tc>
      </w:tr>
      <w:tr w:rsidRPr="003A591A" w:rsidR="003A591A" w:rsidTr="00D52454">
        <w:trPr>
          <w:trHeight w:val="481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59</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VARGON d.o.o. Kukuljanovo , Kukuljanovo 352</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12345076041                 IBAN: HR 8123400091117019149</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otvorene stavke na dan 06.11.2019. , obračun kamata na isti dan</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660.592,87</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195.944,16</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464.648,71</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Osporena je razlika između prijavljene glavnice 390.000 kuna i priznate tražbine u predstečajnoj - 195.944,16 kuna. Zatezne kamate su obračunate od 2012. godine na ukupni iznos sve do 06.11.2019., pa se osporavaju kamate</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195.944,16</w:t>
            </w:r>
          </w:p>
        </w:tc>
      </w:tr>
      <w:tr w:rsidRPr="003A591A" w:rsidR="003A591A" w:rsidTr="005B1FE4">
        <w:trPr>
          <w:trHeight w:val="234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FA369B">
            <w:pPr>
              <w:overflowPunct/>
              <w:autoSpaceDE/>
              <w:autoSpaceDN/>
              <w:adjustRightInd/>
              <w:textAlignment w:val="auto"/>
              <w:rPr>
                <w:bCs/>
                <w:sz w:val="18"/>
                <w:szCs w:val="18"/>
              </w:rPr>
            </w:pPr>
            <w:r w:rsidRPr="003A591A">
              <w:rPr>
                <w:bCs/>
                <w:sz w:val="18"/>
                <w:szCs w:val="18"/>
              </w:rPr>
              <w:t>GOLUBOVEČKI KAMENOLOMI d.o.o.</w:t>
            </w:r>
            <w:r w:rsidRPr="003A591A" w:rsidR="005B1FE4">
              <w:rPr>
                <w:bCs/>
                <w:sz w:val="18"/>
                <w:szCs w:val="18"/>
              </w:rPr>
              <w:t>, Novi Golubovec 26. 49255 Novi Golubovec</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17144387225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Izvod otvorenih stavki na dan 31.12.2018. g koji nije potpisan od strane cesionara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4.008.824,98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3.926.110,01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82.714,97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Osporen je iznos koji je u knjigovodstvu Hidroelektre zatvoren Ugovorom o cesiji od 15.03.2018. godine </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69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35708A">
            <w:pPr>
              <w:overflowPunct/>
              <w:autoSpaceDE/>
              <w:autoSpaceDN/>
              <w:adjustRightInd/>
              <w:textAlignment w:val="auto"/>
              <w:rPr>
                <w:bCs/>
                <w:sz w:val="18"/>
                <w:szCs w:val="18"/>
              </w:rPr>
            </w:pPr>
            <w:r w:rsidRPr="003A591A">
              <w:rPr>
                <w:bCs/>
                <w:sz w:val="18"/>
                <w:szCs w:val="18"/>
              </w:rPr>
              <w:t>GOLUBOVEČKI KAMENOLOMI d.o.o.</w:t>
            </w:r>
            <w:r w:rsidRPr="003A591A" w:rsidR="005B1FE4">
              <w:rPr>
                <w:bCs/>
                <w:sz w:val="18"/>
                <w:szCs w:val="18"/>
              </w:rPr>
              <w:t>, Novi Golubovec 26. 49255 Novi Golubovec</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17144387225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854.915,97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854.915,97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854.915,97</w:t>
            </w:r>
          </w:p>
        </w:tc>
      </w:tr>
      <w:tr w:rsidRPr="003A591A" w:rsidR="003A591A" w:rsidTr="00D52454">
        <w:trPr>
          <w:trHeight w:val="162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62</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Proizvodnja MK d.o.o. (Dalekovod Proizvodnja MK I OSO d.o.o.) , Vukomerička 9, 10410 Velika Gorica</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79970472123                 IBAN: HR </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55.235,84</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55.235,84</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55.235,84</w:t>
            </w:r>
          </w:p>
        </w:tc>
      </w:tr>
      <w:tr w:rsidRPr="003A591A" w:rsidR="003A591A" w:rsidTr="005B1FE4">
        <w:trPr>
          <w:trHeight w:val="277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STROJOPROMET - ZAGREB d.o.o. , Zagrebačka 6, Šenkovec</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97994010225                 IBAN: HR 4323600001101329739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75.449,90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74.537,96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911,94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obračunate zatezne kamate, za razdoblje prije dospijeća tražbine </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71.957,32</w:t>
            </w:r>
          </w:p>
        </w:tc>
      </w:tr>
      <w:tr w:rsidRPr="003A591A" w:rsidR="003A591A" w:rsidTr="005B1FE4">
        <w:trPr>
          <w:trHeight w:val="193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VODE, Ulica grada Vukovara 220, Zagreb,vodnogospodarski odjel za srednju i donju Savu</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28921383001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255.243,82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255.243,82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258.272,69</w:t>
            </w:r>
          </w:p>
        </w:tc>
      </w:tr>
      <w:tr w:rsidRPr="003A591A" w:rsidR="003A591A" w:rsidTr="005B1FE4">
        <w:trPr>
          <w:trHeight w:val="192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HEDONE d.o.o. , Suhi vrh b.b. , Ravna Gora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79476829579                 IBAN: HR 0923900011101080853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br. Ovrv-44/2018 , 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58.462,46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58.462,46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58.462,46</w:t>
            </w:r>
          </w:p>
        </w:tc>
      </w:tr>
      <w:tr w:rsidRPr="003A591A" w:rsidR="003A591A" w:rsidTr="00D52454">
        <w:trPr>
          <w:trHeight w:val="213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66</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INSTITUT IGH d.d. , Janka Rakuše 1 ,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79766124714                 IBAN: HR 7723600001101243767</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 ugovori, računi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1.893.548,78</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1.182.022,17</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711.526,61</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Uz račune nisu priloženi dokazi da su usluge stvarno izvršene</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1.182.022,17</w:t>
            </w:r>
          </w:p>
        </w:tc>
      </w:tr>
      <w:tr w:rsidRPr="003A591A" w:rsidR="003A591A" w:rsidTr="005B1FE4">
        <w:trPr>
          <w:trHeight w:val="21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AUTOPRIJEVOZNIK MILENKO ROSO, Zagreb,  Ul. Anđela Nuića 45, 10040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33661888989      IBAN: HR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549.860,78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549.860,78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549.860,78</w:t>
            </w:r>
          </w:p>
        </w:tc>
      </w:tr>
      <w:tr w:rsidRPr="003A591A" w:rsidR="003A591A" w:rsidTr="005B1FE4">
        <w:trPr>
          <w:trHeight w:val="186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Sveučilište u Zagrebu, Fakultet strojarstva i brodogradnje , Ivana Lučića 5 ,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22910368449                 IBAN: HR 4723600001101346933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narudžbe i računi</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706,31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706,31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3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COLAS HRVATSKA d.d. , Međimurska 26 , Varaždin</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58701507957                 IBAN: HR 372360001101712512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br. 89/2014 , privremene situacije br. 7 i br. 8 od 11.04.2017. i 30.04.2018.</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1.708.852,44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1.708.852,44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9.026.511,64</w:t>
            </w:r>
          </w:p>
        </w:tc>
      </w:tr>
      <w:tr w:rsidRPr="003A591A" w:rsidR="003A591A" w:rsidTr="00D52454">
        <w:trPr>
          <w:trHeight w:val="2982"/>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70</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HEP - Operater distribucijskog sustava d.o.o. , Ulica grada Vukovara 37 ,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46830600751                 IBAN: HR </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korištenju javne usluge na mreži srednjeg napona br.4001-11-041775 , rješenja o ovrsi</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182.343,76</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182.343,76</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181.714,03</w:t>
            </w:r>
          </w:p>
        </w:tc>
      </w:tr>
      <w:tr w:rsidRPr="003A591A" w:rsidR="003A591A" w:rsidTr="005B1FE4">
        <w:trPr>
          <w:trHeight w:val="174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FINANCIJSKA AGENCIJA , Ulica grada Vukovara 70 ,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85821130368                 IBAN: HR 4223900011100017042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ugovori o obavljanju usluga certificiranja, naknade, 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376.124,56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376.124,56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78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AUTOFLOTA d.o.o. , Savska Opatovina 42 ,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96788157124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pravomoćno i ovršno rješenje o ovrsi javnog bilježnika Anice Hukelj Ovrv-10452/17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64.756,06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64.756,06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54.927,48</w:t>
            </w:r>
          </w:p>
        </w:tc>
      </w:tr>
      <w:tr w:rsidRPr="003A591A" w:rsidR="003A591A" w:rsidTr="005B1FE4">
        <w:trPr>
          <w:trHeight w:val="175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Croatia expres putnička agencija d.o.o. , Nikole Tesle 4 ,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43158434513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j.b. Anice Hukelj Ovrv-4663/17</w:t>
            </w:r>
          </w:p>
        </w:tc>
        <w:tc>
          <w:tcPr>
            <w:tcW w:w="141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57.576,64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57.576,64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46.895,63</w:t>
            </w:r>
          </w:p>
        </w:tc>
      </w:tr>
      <w:tr w:rsidRPr="003A591A" w:rsidR="003A591A" w:rsidTr="00D52454">
        <w:trPr>
          <w:trHeight w:val="184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74</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HEP ELEKTRA d.o.o. , Ulica grada Vukovara 37,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43965974818                 IBAN: HR 6523900011500128048</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pravomoćno i ovršno rješenje o ovrsi Ovrv-6803/2019 i Ovrv-4246/2018 , računi, kartica analitičkog knjigovodstva</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458.187,66</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455.181,41</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3.006,25</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Predvidivi troškovi za koje nisu dostavljeni dokazi da su podmireni</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19.690,66</w:t>
            </w:r>
          </w:p>
        </w:tc>
      </w:tr>
      <w:tr w:rsidRPr="003A591A" w:rsidR="003A591A" w:rsidTr="005B1FE4">
        <w:trPr>
          <w:trHeight w:val="171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TEHMAR d.o.o. , Stajnička 5,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78055843019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računi, otvorene stavke kupca </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395.772,77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174.880,21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220.892,56</w:t>
            </w:r>
          </w:p>
        </w:tc>
        <w:tc>
          <w:tcPr>
            <w:tcW w:w="1701" w:type="dxa"/>
            <w:tcBorders>
              <w:top w:val="nil"/>
              <w:left w:val="nil"/>
              <w:bottom w:val="single" w:color="auto" w:sz="4" w:space="0"/>
              <w:right w:val="single" w:color="auto" w:sz="4" w:space="0"/>
            </w:tcBorders>
            <w:shd w:val="clear" w:color="auto" w:fill="auto"/>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Za navedeni iznos u prijavi nisu dostavljeni računi niti druga specifikacija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167.727,20</w:t>
            </w:r>
          </w:p>
        </w:tc>
      </w:tr>
      <w:tr w:rsidRPr="003A591A" w:rsidR="003A591A" w:rsidTr="005B1FE4">
        <w:trPr>
          <w:trHeight w:val="183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VELIS d.o.o. , Rudolfa Matza 1, Sesvete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62462548434                 IBAN: HR 9523600001101838732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534.529,96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534.529,96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4.000.000,00</w:t>
            </w:r>
          </w:p>
        </w:tc>
      </w:tr>
      <w:tr w:rsidRPr="003A591A" w:rsidR="003A591A" w:rsidTr="005B1FE4">
        <w:trPr>
          <w:trHeight w:val="174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BELLUS VITA d.o.o. , Braće Cvijića 32 , Zagreb 10000</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11319700595                 IBAN: HR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47.175,00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18.870,00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28.305,00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iznos otpisan po PSN</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18.870,00</w:t>
            </w:r>
          </w:p>
        </w:tc>
      </w:tr>
      <w:tr w:rsidRPr="003A591A" w:rsidR="003A591A" w:rsidTr="005B1FE4">
        <w:trPr>
          <w:trHeight w:val="174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Proenergy d.o.o. , J.Marohnića 1,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63962176928                 IBAN: HR 0525000091101326427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opskrbi el.en. Br. PO/607/2016 od 17.10.2016.</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53.719,07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53.719,07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163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79</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GEOINVEST d.o.o. , Braće Radića 30 , Varaždin</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68413703272                 IBAN: HR 8523400091110144202</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sudski postupak kod Trgovačkog suda u Zagrebu, br. Povrv-2991/16 , računi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253.632,40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253.632,40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5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OPĆINA STUPNIK, Gornjostupnička 33, 10255 Gornji Stupnik</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90374778256                 IBAN: HR 7823600001855100007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dva rješenja komunalnih naknada, IOS</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178.778,08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155.937,39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22.840,69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pogrešno obraćunata kamata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155.937,39</w:t>
            </w:r>
          </w:p>
        </w:tc>
      </w:tr>
      <w:tr w:rsidRPr="003A591A" w:rsidR="003A591A" w:rsidTr="005B1FE4">
        <w:trPr>
          <w:trHeight w:val="252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V.D.M. PROMET d.o.o. za graditeljstvo, Zagorska 22,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77440333831                 IBAN: HR 1724020061100769981</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tužba, rješenje o nagodbi, obračun kamata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792.444,97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142.516,54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649.928,43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pogrešan obračun kamata, parnični postupak je u prekidu od 2014.</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142.516,54</w:t>
            </w:r>
          </w:p>
        </w:tc>
      </w:tr>
      <w:tr w:rsidRPr="003A591A" w:rsidR="003A591A" w:rsidTr="005B1FE4">
        <w:trPr>
          <w:trHeight w:val="165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GRAD RIJEKA , Korzo 16, 51000 Rijeka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54382731928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riješenje o odobrenju sklapanja predstečajne nagodbe, rješenje o ovrsi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36.415,38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36.415,38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3.568,94</w:t>
            </w:r>
          </w:p>
        </w:tc>
      </w:tr>
      <w:tr w:rsidRPr="003A591A" w:rsidR="003A591A" w:rsidTr="00D52454">
        <w:trPr>
          <w:trHeight w:val="163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83</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CESTING d.o.o. , Vinkovačka cesta 63A, Osijek</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62759668985                 IBAN: HR 6023900011100432848</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Rješenje Trgovačkog suda u Zagrebu </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338.251,20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338.251,20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338.251,20</w:t>
            </w:r>
          </w:p>
        </w:tc>
      </w:tr>
      <w:tr w:rsidRPr="003A591A" w:rsidR="003A591A" w:rsidTr="005B1FE4">
        <w:trPr>
          <w:trHeight w:val="177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HBOR , Strossmayerov trg 9 ,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26702280390                 IBAN: HR 4224930031011111116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klupskom kunskom kreditu od 9.10.2013. g.</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26.072.222,23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25.000.000,00</w:t>
            </w:r>
          </w:p>
        </w:tc>
        <w:tc>
          <w:tcPr>
            <w:tcW w:w="1417" w:type="dxa"/>
            <w:tcBorders>
              <w:top w:val="nil"/>
              <w:left w:val="single" w:color="auto" w:sz="4" w:space="0"/>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1.072.222,23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nije priložen obračun kamata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25.000.000,00</w:t>
            </w:r>
          </w:p>
        </w:tc>
      </w:tr>
      <w:tr w:rsidRPr="003A591A" w:rsidR="003A591A" w:rsidTr="005B1FE4">
        <w:trPr>
          <w:trHeight w:val="178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053B6D">
            <w:pPr>
              <w:overflowPunct/>
              <w:autoSpaceDE/>
              <w:autoSpaceDN/>
              <w:adjustRightInd/>
              <w:textAlignment w:val="auto"/>
              <w:rPr>
                <w:bCs/>
                <w:sz w:val="18"/>
                <w:szCs w:val="18"/>
              </w:rPr>
            </w:pPr>
            <w:r w:rsidRPr="003A591A">
              <w:rPr>
                <w:bCs/>
                <w:sz w:val="18"/>
                <w:szCs w:val="18"/>
              </w:rPr>
              <w:t>ZAGREB-MONTAŽA d.o.o.</w:t>
            </w:r>
            <w:r w:rsidRPr="003A591A" w:rsidR="005B1FE4">
              <w:rPr>
                <w:bCs/>
                <w:sz w:val="18"/>
                <w:szCs w:val="18"/>
              </w:rPr>
              <w:t>, R.F. Mihanovića 9</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06588149401                 IBAN: HR 3023600001101227638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poslovni odnosi u projektima, ugovori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112.141.525,05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A31407" w:rsidRDefault="00A31407">
            <w:pPr>
              <w:overflowPunct/>
              <w:autoSpaceDE/>
              <w:autoSpaceDN/>
              <w:adjustRightInd/>
              <w:jc w:val="right"/>
              <w:textAlignment w:val="auto"/>
              <w:rPr>
                <w:bCs/>
                <w:sz w:val="18"/>
                <w:szCs w:val="18"/>
              </w:rPr>
            </w:pPr>
            <w:r w:rsidRPr="003A591A">
              <w:rPr>
                <w:bCs/>
                <w:sz w:val="18"/>
                <w:szCs w:val="18"/>
              </w:rPr>
              <w:t>2.909.173,39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A31407">
            <w:pPr>
              <w:overflowPunct/>
              <w:autoSpaceDE/>
              <w:autoSpaceDN/>
              <w:adjustRightInd/>
              <w:jc w:val="right"/>
              <w:textAlignment w:val="auto"/>
              <w:rPr>
                <w:bCs/>
                <w:sz w:val="18"/>
                <w:szCs w:val="18"/>
              </w:rPr>
            </w:pPr>
            <w:r w:rsidRPr="003A591A">
              <w:rPr>
                <w:bCs/>
                <w:sz w:val="18"/>
                <w:szCs w:val="18"/>
              </w:rPr>
              <w:t>109.232.351,66</w:t>
            </w:r>
          </w:p>
        </w:tc>
        <w:tc>
          <w:tcPr>
            <w:tcW w:w="1701" w:type="dxa"/>
            <w:tcBorders>
              <w:top w:val="nil"/>
              <w:left w:val="nil"/>
              <w:bottom w:val="single" w:color="auto" w:sz="4" w:space="0"/>
              <w:right w:val="single" w:color="auto" w:sz="4" w:space="0"/>
            </w:tcBorders>
            <w:shd w:val="clear" w:color="auto" w:fill="auto"/>
            <w:vAlign w:val="center"/>
            <w:hideMark/>
          </w:tcPr>
          <w:p w:rsidRPr="003A591A" w:rsidR="009C6370" w:rsidP="00111430" w:rsidRDefault="005B1FE4">
            <w:pPr>
              <w:overflowPunct/>
              <w:autoSpaceDE/>
              <w:autoSpaceDN/>
              <w:adjustRightInd/>
              <w:textAlignment w:val="auto"/>
              <w:rPr>
                <w:bCs/>
                <w:sz w:val="18"/>
                <w:szCs w:val="18"/>
              </w:rPr>
            </w:pPr>
            <w:r w:rsidRPr="003A591A">
              <w:rPr>
                <w:bCs/>
                <w:sz w:val="18"/>
                <w:szCs w:val="18"/>
              </w:rPr>
              <w:t>više obračunato, manjkavosti projekta, ras</w:t>
            </w:r>
            <w:r w:rsidRPr="003A591A" w:rsidR="009C6370">
              <w:rPr>
                <w:bCs/>
                <w:sz w:val="18"/>
                <w:szCs w:val="18"/>
              </w:rPr>
              <w:t>kidi ugovora, uvjetne tražbine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46.000.000,00</w:t>
            </w:r>
            <w:r w:rsidRPr="003A591A" w:rsidR="00744D8C">
              <w:rPr>
                <w:bCs/>
                <w:sz w:val="18"/>
                <w:szCs w:val="18"/>
              </w:rPr>
              <w:t xml:space="preserve"> </w:t>
            </w:r>
            <w:r w:rsidRPr="003A591A" w:rsidR="009C6370">
              <w:rPr>
                <w:bCs/>
                <w:sz w:val="18"/>
                <w:szCs w:val="18"/>
              </w:rPr>
              <w:t>po zadužnici Ov-799/2016 i iznos od 220.910,40 kn po zadužnici Ov-14856/2016</w:t>
            </w:r>
          </w:p>
        </w:tc>
      </w:tr>
      <w:tr w:rsidRPr="003A591A" w:rsidR="003A591A" w:rsidTr="005B1FE4">
        <w:trPr>
          <w:trHeight w:val="310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ŽELJKO PERHOT, vlasnik obrta AUTOPRIJEVOZNIČKI OBRT, ZEMLJA I RADOVI, TRGOVINA I POLJOPRIVREDA, Haganj 197, Nova Kapela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78724453093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j.b. Kornelije Modrušan, Posl.br.: Ovrv-34/17 od 15.9.2017. rješenje o osiguranju, obračun kamata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93.143,64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92.201,38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942,26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osporena je tražbina za predvidivi trošak (osim 37,50 kn) i kamate na predvidivi trošak </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S=[predstečajna]predstečajna!P89</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88.546,21</w:t>
            </w:r>
          </w:p>
        </w:tc>
      </w:tr>
      <w:tr w:rsidRPr="003A591A" w:rsidR="003A591A" w:rsidTr="00D52454">
        <w:trPr>
          <w:trHeight w:val="205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87</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ŽELJEZNIČKO PROJEKTNO DRUŠTVO d.d. , Trg kralja Tomislava 11,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18838398076                 IBAN: HR 2123600001101299289</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 račun, IOS</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100.828,15</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93.421,17</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7.406,98</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dio koji je otpisan u PSN</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12.593,02</w:t>
            </w:r>
          </w:p>
        </w:tc>
      </w:tr>
      <w:tr w:rsidRPr="003A591A" w:rsidR="003A591A" w:rsidTr="005B1FE4">
        <w:trPr>
          <w:trHeight w:val="172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BRODOMERKUR d.d. , Solinska 47,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33956120458                 IBAN: HR 4123600001101252951</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198.324,86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79.329,94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118.994,92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dio koji je otpisan u predstečajnoj nagodbi</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79.329,94</w:t>
            </w:r>
          </w:p>
        </w:tc>
      </w:tr>
      <w:tr w:rsidRPr="003A591A" w:rsidR="003A591A" w:rsidTr="005B1FE4">
        <w:trPr>
          <w:trHeight w:val="220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OPĆINA VIŠKOVO, Vozišće kbr.3, Viškovo</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28350474809                 IBAN: HR 3724120091849500005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 rješenja o ovrsi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136.145,01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136.145,01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116.051,71</w:t>
            </w:r>
          </w:p>
        </w:tc>
      </w:tr>
      <w:tr w:rsidRPr="003A591A" w:rsidR="003A591A" w:rsidTr="005B1FE4">
        <w:trPr>
          <w:trHeight w:val="184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AUDAX d.o.o. , Dugopolje, Bana Jelačića 25 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57716585491                 IBAN: HR 9524020061100500275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najmu stroja od 16.4.2015. te Povrv-2629/2019</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15.260,04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15.260,04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148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91</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GTP D.O.O. , Vukovarska ulica 12 , Vrgorac</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50861643606                 IBAN: HR 2823400091100190506</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428.287,33</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428.287,33</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428.287,33</w:t>
            </w:r>
          </w:p>
        </w:tc>
      </w:tr>
      <w:tr w:rsidRPr="003A591A" w:rsidR="003A591A" w:rsidTr="005B1FE4">
        <w:trPr>
          <w:trHeight w:val="180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2409F8">
            <w:pPr>
              <w:overflowPunct/>
              <w:autoSpaceDE/>
              <w:autoSpaceDN/>
              <w:adjustRightInd/>
              <w:textAlignment w:val="auto"/>
              <w:rPr>
                <w:bCs/>
                <w:sz w:val="18"/>
                <w:szCs w:val="18"/>
              </w:rPr>
            </w:pPr>
            <w:r w:rsidRPr="003A591A">
              <w:rPr>
                <w:bCs/>
                <w:sz w:val="18"/>
                <w:szCs w:val="18"/>
              </w:rPr>
              <w:t>KAMEN SIRAČ d.d.</w:t>
            </w:r>
            <w:r w:rsidRPr="003A591A" w:rsidR="005B1FE4">
              <w:rPr>
                <w:bCs/>
                <w:sz w:val="18"/>
                <w:szCs w:val="18"/>
              </w:rPr>
              <w:t>, Ilica 251,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02334326920                 IBAN: HR 1125030071100065760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 otvorene stavke, rješenje o ovrsi j.b. Nikole Tadića OVRV-3138/2018</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2.635.545,02</w:t>
            </w:r>
          </w:p>
        </w:tc>
        <w:tc>
          <w:tcPr>
            <w:tcW w:w="141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2.191.436,93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444.108,09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6F35CD" w:rsidRDefault="005B1FE4">
            <w:pPr>
              <w:overflowPunct/>
              <w:autoSpaceDE/>
              <w:autoSpaceDN/>
              <w:adjustRightInd/>
              <w:textAlignment w:val="auto"/>
              <w:rPr>
                <w:bCs/>
                <w:sz w:val="18"/>
                <w:szCs w:val="18"/>
              </w:rPr>
            </w:pPr>
            <w:r w:rsidRPr="003A591A">
              <w:rPr>
                <w:bCs/>
                <w:sz w:val="18"/>
                <w:szCs w:val="18"/>
              </w:rPr>
              <w:t>Osporen dio koji je u</w:t>
            </w:r>
            <w:r w:rsidRPr="003A591A" w:rsidR="00C1487E">
              <w:rPr>
                <w:bCs/>
                <w:sz w:val="18"/>
                <w:szCs w:val="18"/>
              </w:rPr>
              <w:t xml:space="preserve"> </w:t>
            </w:r>
            <w:r w:rsidRPr="003A591A">
              <w:rPr>
                <w:bCs/>
                <w:sz w:val="18"/>
                <w:szCs w:val="18"/>
              </w:rPr>
              <w:t>sporu i zatezne kamate koje su obračunate na ukupnu tražbinu</w:t>
            </w:r>
            <w:r w:rsidRPr="003A591A" w:rsidR="006F35CD">
              <w:rPr>
                <w:bCs/>
                <w:sz w:val="18"/>
                <w:szCs w:val="18"/>
              </w:rPr>
              <w:t xml:space="preserve">. </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14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FROTIP FINANCE LTD , Cipar, 3107 Limassol</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69117635824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17.601.345,22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7.040.538,09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10.560.807,13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iznos otpisan po PSN</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7.040.538,09</w:t>
            </w:r>
          </w:p>
        </w:tc>
      </w:tr>
      <w:tr w:rsidRPr="003A591A" w:rsidR="003A591A" w:rsidTr="005B1FE4">
        <w:trPr>
          <w:trHeight w:val="153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GRA</w:t>
            </w:r>
            <w:r w:rsidRPr="003A591A" w:rsidR="00F12BAD">
              <w:rPr>
                <w:bCs/>
                <w:sz w:val="18"/>
                <w:szCs w:val="18"/>
              </w:rPr>
              <w:t>D VRBOVEC, Trg Petra Zrinskog 9</w:t>
            </w:r>
            <w:r w:rsidRPr="003A591A">
              <w:rPr>
                <w:bCs/>
                <w:sz w:val="18"/>
                <w:szCs w:val="18"/>
              </w:rPr>
              <w:t>, Vrbovec</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44465794587                 IBAN: HR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9.835,92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9.835,92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9.835,92</w:t>
            </w:r>
          </w:p>
        </w:tc>
      </w:tr>
      <w:tr w:rsidRPr="003A591A" w:rsidR="003A591A" w:rsidTr="005B1FE4">
        <w:trPr>
          <w:trHeight w:val="244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GORAN I ZORAN d.o.o. , P. Krešimira IV 73, Solin</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45716968513                 IBAN: HR 4224070001100051465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27.235,21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7.740,43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19.494,78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dio koji je otpisan u predstečajnoj nagodbi, te kamate koje su obračunavane na cjelokupni iznos od 2013. godine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7.740,43</w:t>
            </w:r>
          </w:p>
        </w:tc>
      </w:tr>
      <w:tr w:rsidRPr="003A591A" w:rsidR="003A591A" w:rsidTr="00D52454">
        <w:trPr>
          <w:trHeight w:val="172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96</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TEHMAR d.o.o. , Stajnička 5,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78055843019                 IBAN: HR </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br. 40. St-2742/2017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648.178,29</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648.178,29</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tražbina je prijavljena dva puta, obrađena Jje tražbina 75 (rbr 78)</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18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ING-ATEST d.o.o. , Hrvatske mornarice 1/a,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21777333810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Ovrv-166/17 od 28.3.2017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97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AQUATERM d.o.o. , Primorska 28, Karlovac</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24611744274                 IBAN: HR 0523600001102060445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br.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82.712,04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82.712,04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82.712,04</w:t>
            </w:r>
          </w:p>
        </w:tc>
      </w:tr>
      <w:tr w:rsidRPr="003A591A" w:rsidR="003A591A" w:rsidTr="005B1FE4">
        <w:trPr>
          <w:trHeight w:val="12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Rudar d.o.o. , Tounj 17, Tounj</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32684643424                 IBAN: HR 2923600001102604959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 Ovr-7087/18</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7.939.243,67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7.939.243,67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3.821.741,25</w:t>
            </w:r>
          </w:p>
        </w:tc>
      </w:tr>
      <w:tr w:rsidRPr="003A591A" w:rsidR="003A591A" w:rsidTr="005B1FE4">
        <w:trPr>
          <w:trHeight w:val="124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SPLITING d.o.o. , Šibenska 29,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06280878935                 IBAN: HR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kartice kupaca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1.646.578,60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658.631,44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987.947,16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dio tražbine koji je otpisan u PSN</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658.631,44</w:t>
            </w:r>
          </w:p>
        </w:tc>
      </w:tr>
      <w:tr w:rsidRPr="003A591A" w:rsidR="003A591A" w:rsidTr="005B1FE4">
        <w:trPr>
          <w:trHeight w:val="183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PRIVREDNA BANKA ZAGREB d.d. , Radnička cesta 50,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02535697732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naknade i provizije, ugovor o okvirnoj liniji i plasmana temlejm istog, te Ugovor o klupskom kunskom kreditu 5710010378</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66.002.364,53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42.201.258,58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23.801.105,95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nedospjela potraživanja s naslova izdanih garancija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65.952.357,36</w:t>
            </w:r>
          </w:p>
        </w:tc>
      </w:tr>
      <w:tr w:rsidRPr="003A591A" w:rsidR="003A591A" w:rsidTr="00D52454">
        <w:trPr>
          <w:trHeight w:val="135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102</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Zagrebačka burza d.d. , Ivana Lučića 2a/22,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84368186611                 IBAN: HR 8324840081100277421</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obračun kamata</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113.818,11</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113.818,11</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113.818,11</w:t>
            </w:r>
          </w:p>
        </w:tc>
      </w:tr>
      <w:tr w:rsidRPr="003A591A" w:rsidR="003A591A" w:rsidTr="005B1FE4">
        <w:trPr>
          <w:trHeight w:val="168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RAMTECH d.o.o. , Sachsova 6/VIII,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81530800732                 IBAN: HR 2223600001101464074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pravomoćno rješenje Trgovačkog suda u Zagrebu kojim se odobrava sklapanje predstečajne nagodbe nad dužnikom HIDROELEKTRA NISKOGRADNJA d.d. , Tt-18/37698-5</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67.040,00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67.040,00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67.040,00</w:t>
            </w:r>
          </w:p>
        </w:tc>
      </w:tr>
      <w:tr w:rsidRPr="003A591A" w:rsidR="003A591A" w:rsidTr="005B1FE4">
        <w:trPr>
          <w:trHeight w:val="177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DOM ZDRAVLJA PRIMORSKO GORANSKE ŽUPANIJE , Krešimirova 52/a, 51000 Rijeka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20043484292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ugovori o pružanju zdravstvenih usluga, 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5.161,60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5.098,55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63,05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osorena je kamata na predstečajnu nagodbu (obračun nije dostavljen)</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4.152,00</w:t>
            </w:r>
          </w:p>
        </w:tc>
      </w:tr>
      <w:tr w:rsidRPr="003A591A" w:rsidR="003A591A" w:rsidTr="005B1FE4">
        <w:trPr>
          <w:trHeight w:val="183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KD VODOVOD I KANALIZACIJA d.o.o. , Dolac 14, Rijeka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80805858278                 IBAN: HR 322402006110038210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pružanje vodnih usluga, rješenje o ovrsi Ovrv-47/17, predstečajna nagodba br.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303.410,85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303.410,55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0,30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Razlika u zbrajanju</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218.390,33</w:t>
            </w:r>
          </w:p>
        </w:tc>
      </w:tr>
      <w:tr w:rsidRPr="003A591A" w:rsidR="003A591A" w:rsidTr="00D52454">
        <w:trPr>
          <w:trHeight w:val="202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106</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Schwarzl d.o.o. , Jukinačka 41, 44400 Glina</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97574473554                 IBAN: HR 1224840081102025087</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9.652,12</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9.652,12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5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 USTANOVA ZA ZDRAVSTVENU SKRB MEDIKOL, Dragutina Mandla 7,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22427089148                 IBAN: HR 7323400091110520875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br. 40.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82.635,99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58.245,60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24.390,39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dio tražbine koji je otpisan u predstečajnoj nagodbi 12.550,80 kn, te kamata obračunata na ukupni iznos utvrđen u predstečajnoj 11.839,59</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70.085,99</w:t>
            </w:r>
          </w:p>
        </w:tc>
      </w:tr>
      <w:tr w:rsidRPr="003A591A" w:rsidR="003A591A" w:rsidTr="005B1FE4">
        <w:trPr>
          <w:trHeight w:val="94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GOLUBIĆ I PARTNERI jtd. , Amruševa 13,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33787960971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 IOS</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1.228,74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1.228,74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4039"/>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109</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HIDROIZOLACIJA KATRAN d.o.o. , Radnička cesta 27, 10000 Zagreb</w:t>
            </w:r>
          </w:p>
        </w:tc>
        <w:tc>
          <w:tcPr>
            <w:tcW w:w="2268" w:type="dxa"/>
            <w:tcBorders>
              <w:top w:val="single" w:color="auto" w:sz="4" w:space="0"/>
              <w:left w:val="nil"/>
              <w:bottom w:val="single" w:color="auto" w:sz="4" w:space="0"/>
              <w:right w:val="single" w:color="auto" w:sz="4" w:space="0"/>
            </w:tcBorders>
            <w:shd w:val="clear" w:color="auto" w:fill="auto"/>
            <w:hideMark/>
          </w:tcPr>
          <w:p w:rsidR="00D52454" w:rsidP="00111430" w:rsidRDefault="00D52454">
            <w:pPr>
              <w:overflowPunct/>
              <w:autoSpaceDE/>
              <w:autoSpaceDN/>
              <w:adjustRightInd/>
              <w:jc w:val="center"/>
              <w:textAlignment w:val="auto"/>
              <w:rPr>
                <w:bCs/>
                <w:sz w:val="18"/>
                <w:szCs w:val="18"/>
              </w:rPr>
            </w:pPr>
          </w:p>
          <w:p w:rsidR="00D52454" w:rsidP="00111430" w:rsidRDefault="00D52454">
            <w:pPr>
              <w:overflowPunct/>
              <w:autoSpaceDE/>
              <w:autoSpaceDN/>
              <w:adjustRightInd/>
              <w:jc w:val="center"/>
              <w:textAlignment w:val="auto"/>
              <w:rPr>
                <w:bCs/>
                <w:sz w:val="18"/>
                <w:szCs w:val="18"/>
              </w:rPr>
            </w:pPr>
          </w:p>
          <w:p w:rsidR="00D52454" w:rsidP="00111430" w:rsidRDefault="00D52454">
            <w:pPr>
              <w:overflowPunct/>
              <w:autoSpaceDE/>
              <w:autoSpaceDN/>
              <w:adjustRightInd/>
              <w:jc w:val="center"/>
              <w:textAlignment w:val="auto"/>
              <w:rPr>
                <w:bCs/>
                <w:sz w:val="18"/>
                <w:szCs w:val="18"/>
              </w:rPr>
            </w:pPr>
          </w:p>
          <w:p w:rsidR="00D52454" w:rsidP="00111430" w:rsidRDefault="00D52454">
            <w:pPr>
              <w:overflowPunct/>
              <w:autoSpaceDE/>
              <w:autoSpaceDN/>
              <w:adjustRightInd/>
              <w:jc w:val="center"/>
              <w:textAlignment w:val="auto"/>
              <w:rPr>
                <w:bCs/>
                <w:sz w:val="18"/>
                <w:szCs w:val="18"/>
              </w:rPr>
            </w:pPr>
          </w:p>
          <w:p w:rsidR="00D52454" w:rsidP="00111430" w:rsidRDefault="00D52454">
            <w:pPr>
              <w:overflowPunct/>
              <w:autoSpaceDE/>
              <w:autoSpaceDN/>
              <w:adjustRightInd/>
              <w:jc w:val="center"/>
              <w:textAlignment w:val="auto"/>
              <w:rPr>
                <w:bCs/>
                <w:sz w:val="18"/>
                <w:szCs w:val="18"/>
              </w:rPr>
            </w:pPr>
          </w:p>
          <w:p w:rsidR="00D52454" w:rsidP="00111430" w:rsidRDefault="00D52454">
            <w:pPr>
              <w:overflowPunct/>
              <w:autoSpaceDE/>
              <w:autoSpaceDN/>
              <w:adjustRightInd/>
              <w:jc w:val="center"/>
              <w:textAlignment w:val="auto"/>
              <w:rPr>
                <w:bCs/>
                <w:sz w:val="18"/>
                <w:szCs w:val="18"/>
              </w:rPr>
            </w:pPr>
          </w:p>
          <w:p w:rsidR="00D52454" w:rsidP="00111430" w:rsidRDefault="00D52454">
            <w:pPr>
              <w:overflowPunct/>
              <w:autoSpaceDE/>
              <w:autoSpaceDN/>
              <w:adjustRightInd/>
              <w:jc w:val="center"/>
              <w:textAlignment w:val="auto"/>
              <w:rPr>
                <w:bCs/>
                <w:sz w:val="18"/>
                <w:szCs w:val="18"/>
              </w:rPr>
            </w:pPr>
          </w:p>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06280878935                 IBAN: HR 7123400091110857210</w:t>
            </w:r>
          </w:p>
        </w:tc>
        <w:tc>
          <w:tcPr>
            <w:tcW w:w="1701" w:type="dxa"/>
            <w:tcBorders>
              <w:top w:val="single" w:color="auto" w:sz="4" w:space="0"/>
              <w:left w:val="nil"/>
              <w:bottom w:val="single" w:color="auto" w:sz="4" w:space="0"/>
              <w:right w:val="single" w:color="auto" w:sz="4" w:space="0"/>
            </w:tcBorders>
            <w:shd w:val="clear" w:color="auto" w:fill="auto"/>
            <w:hideMark/>
          </w:tcPr>
          <w:p w:rsidR="00D52454" w:rsidP="00111430" w:rsidRDefault="00D52454">
            <w:pPr>
              <w:overflowPunct/>
              <w:autoSpaceDE/>
              <w:autoSpaceDN/>
              <w:adjustRightInd/>
              <w:textAlignment w:val="auto"/>
              <w:rPr>
                <w:bCs/>
                <w:sz w:val="18"/>
                <w:szCs w:val="18"/>
              </w:rPr>
            </w:pPr>
          </w:p>
          <w:p w:rsidR="00D52454" w:rsidP="00111430" w:rsidRDefault="00D52454">
            <w:pPr>
              <w:overflowPunct/>
              <w:autoSpaceDE/>
              <w:autoSpaceDN/>
              <w:adjustRightInd/>
              <w:textAlignment w:val="auto"/>
              <w:rPr>
                <w:bCs/>
                <w:sz w:val="18"/>
                <w:szCs w:val="18"/>
              </w:rPr>
            </w:pPr>
          </w:p>
          <w:p w:rsidR="00D52454" w:rsidP="00111430" w:rsidRDefault="00D52454">
            <w:pPr>
              <w:overflowPunct/>
              <w:autoSpaceDE/>
              <w:autoSpaceDN/>
              <w:adjustRightInd/>
              <w:textAlignment w:val="auto"/>
              <w:rPr>
                <w:bCs/>
                <w:sz w:val="18"/>
                <w:szCs w:val="18"/>
              </w:rPr>
            </w:pPr>
          </w:p>
          <w:p w:rsidR="00D52454" w:rsidP="00111430" w:rsidRDefault="00D52454">
            <w:pPr>
              <w:overflowPunct/>
              <w:autoSpaceDE/>
              <w:autoSpaceDN/>
              <w:adjustRightInd/>
              <w:textAlignment w:val="auto"/>
              <w:rPr>
                <w:bCs/>
                <w:sz w:val="18"/>
                <w:szCs w:val="18"/>
              </w:rPr>
            </w:pPr>
          </w:p>
          <w:p w:rsidRPr="003A591A" w:rsidR="005B1FE4" w:rsidP="00111430" w:rsidRDefault="005B1FE4">
            <w:pPr>
              <w:overflowPunct/>
              <w:autoSpaceDE/>
              <w:autoSpaceDN/>
              <w:adjustRightInd/>
              <w:textAlignment w:val="auto"/>
              <w:rPr>
                <w:bCs/>
                <w:sz w:val="18"/>
                <w:szCs w:val="18"/>
              </w:rPr>
            </w:pPr>
            <w:r w:rsidRPr="003A591A">
              <w:rPr>
                <w:bCs/>
                <w:sz w:val="18"/>
                <w:szCs w:val="18"/>
              </w:rPr>
              <w:t>bjanko zadužnica u iznosu do 100.000,00 kn ovjerena po JB Marijanu Juriću OV-3695/2017 od 03.04.2017. , računi, Ovrv-3492/19 - rješenje o ovrsi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68.089,71</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55.477,84</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12.611,87</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nije dostavljen obračun kamata preko priznatog iznosa od 7.792,27 kn i nije dostavljena odluka niti dokaz o plaćenim sudskim troškovima i troškovima odvjetnika preko priznatog iznosa od 2.350,00 kn</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100.000,00</w:t>
            </w:r>
          </w:p>
        </w:tc>
      </w:tr>
      <w:tr w:rsidRPr="003A591A" w:rsidR="003A591A" w:rsidTr="005B1FE4">
        <w:trPr>
          <w:trHeight w:val="195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0B37E6">
            <w:pPr>
              <w:overflowPunct/>
              <w:autoSpaceDE/>
              <w:autoSpaceDN/>
              <w:adjustRightInd/>
              <w:textAlignment w:val="auto"/>
              <w:rPr>
                <w:bCs/>
                <w:sz w:val="18"/>
                <w:szCs w:val="18"/>
              </w:rPr>
            </w:pPr>
            <w:r w:rsidRPr="003A591A">
              <w:rPr>
                <w:bCs/>
                <w:sz w:val="18"/>
                <w:szCs w:val="18"/>
              </w:rPr>
              <w:t>PRANGL d.o.o.</w:t>
            </w:r>
            <w:r w:rsidRPr="003A591A" w:rsidR="005B1FE4">
              <w:rPr>
                <w:bCs/>
                <w:sz w:val="18"/>
                <w:szCs w:val="18"/>
              </w:rPr>
              <w:t>, Spodnje Hoče, Miklavška cesta 82, 2311 Hoče, Slovenija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SI 68323573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između vjerovnika i dužnika, izvod otvorenih stavaka od 18.6.2019.</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17.184,16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17.184,16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dug nije evidentiran u poslovnim knjigama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r>
      <w:tr w:rsidRPr="003A591A" w:rsidR="003A591A" w:rsidTr="005B1FE4">
        <w:trPr>
          <w:trHeight w:val="222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VERTIKALNI TRANSPORTI M.T. d.o.o. , Domovinskog rata 45, 21000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33787960971                 IBAN: HR 3224020061100808123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67.095,47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16.866,72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50.228,75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dio tražbine koji je otpisan u PSN i kamate koje su obračunate na ukupni iznos od 2013. godine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16.866,72</w:t>
            </w:r>
          </w:p>
        </w:tc>
      </w:tr>
      <w:tr w:rsidRPr="003A591A" w:rsidR="003A591A" w:rsidTr="00D52454">
        <w:trPr>
          <w:trHeight w:val="142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112</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VULKAL d.o.o. , Samoborska cesta 310</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90439696130                 IBAN: HR 2623600001102074714</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predstaečajna nagodba</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191.449,22</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191.449,22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191.449,22</w:t>
            </w:r>
          </w:p>
        </w:tc>
      </w:tr>
      <w:tr w:rsidRPr="003A591A" w:rsidR="003A591A" w:rsidTr="005B1FE4">
        <w:trPr>
          <w:trHeight w:val="708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CENTAR ISTOK d.o.o. Zagreb Savska cesta 58 (CROATIADOM d.o.o.)</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270083992580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presuda Trgovačkog suda u Zagrebu br. Povrv-5617/2011 od 14.10.2013. g. , tužbe, privremene situacije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14.031.238,27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4.491.281,16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9.539.957,11</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dio koji je otpisan u postupku predstečajne nagodbe, kamate su obračunate na ukupno utvrđeni iznos tražbine iz PSN, 37. privremena situacija nije ovjerenae od nadzornog izženjera, nije dostavljena presuda za tržbinu nakon PSN, niti je dostavljen dokaz da bi dio tražbine u iznosu glavnce od 997.408,97 kn bio prenese sa PRODUKT d.o.o.</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4.491.281,16</w:t>
            </w:r>
          </w:p>
        </w:tc>
      </w:tr>
      <w:tr w:rsidRPr="003A591A" w:rsidR="003A591A" w:rsidTr="00D52454">
        <w:trPr>
          <w:trHeight w:val="181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114</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AUTOCESTE d.o.o. , Širolina 4,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57500462912                 IBAN: HR 8723400091110023595</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građenju autoceste Zagreb-Sisak, broj ugovora: 45212-1111/5/13</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176.720,00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176.720,00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nije dostavljena financijska dokumentacija iz koje bi se mogla tražbina utvrditi, </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267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BRNICA KOP j.d.o.o. , Veliki Poganac 46. 48312 Rasinja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22324856532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 nepravomoćno rješenje o ovrsi na temelju vjerodostojne isprave j.b. Vesne Pučar iz Zagreba, broj Ovrv-632/17 od 7.11.2017.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138.231,30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138.231,30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sudski postupak je u prekidu, uz račune nisu dostavljeni evidencija i ovjereni dokumenti o izvršenim radovima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VODE, Ulica grada Vukovara 220, Zagreb,vodnogospodarski odjel za slivove Sjevernog Jadrana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28921383001                 IBAN: HR 9510010051737350007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Rješenja za plaćanje naknade VGI Gorski Kotar</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270.441,72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270.441,72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313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117</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HŽ PUTNIČKI PRIJEVOZ d.o.o. , Strojarska cesta 11,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80572192786                 IBAN: HR 0323400091110252669</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presuda i rješenje Trgovačkog suda u Zagrebu, P-471/2009 od 07.04.2010. , računi, obračuni kamata</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252.116,24</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59.368,26</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192.747,98</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je otpisani iznos tražbine po PSN, kamata je obračunata na cijeli iznos, dostavljena je i dokumentacija za tražbine koje su utvrđene po PSN</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59.368,26</w:t>
            </w:r>
          </w:p>
        </w:tc>
      </w:tr>
      <w:tr w:rsidRPr="003A591A" w:rsidR="003A591A" w:rsidTr="005B1FE4">
        <w:trPr>
          <w:trHeight w:val="366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PRODUKT d.o.o. , Vrbanićeva 50,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93205471623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potraživanje temeljem tužbe podnesene Trgovačkom sudu u Zagrebu br. P-6638/2011</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12.864.535,99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1112BD">
            <w:pPr>
              <w:overflowPunct/>
              <w:autoSpaceDE/>
              <w:autoSpaceDN/>
              <w:adjustRightInd/>
              <w:jc w:val="right"/>
              <w:textAlignment w:val="auto"/>
              <w:rPr>
                <w:bCs/>
                <w:sz w:val="18"/>
                <w:szCs w:val="18"/>
              </w:rPr>
            </w:pPr>
            <w:r w:rsidRPr="003A591A">
              <w:rPr>
                <w:bCs/>
                <w:sz w:val="18"/>
                <w:szCs w:val="18"/>
              </w:rPr>
              <w:t>641.197,69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1112BD">
            <w:pPr>
              <w:overflowPunct/>
              <w:autoSpaceDE/>
              <w:autoSpaceDN/>
              <w:adjustRightInd/>
              <w:jc w:val="right"/>
              <w:textAlignment w:val="auto"/>
              <w:rPr>
                <w:bCs/>
                <w:sz w:val="18"/>
                <w:szCs w:val="18"/>
              </w:rPr>
            </w:pPr>
            <w:r w:rsidRPr="003A591A">
              <w:rPr>
                <w:bCs/>
                <w:sz w:val="18"/>
                <w:szCs w:val="18"/>
              </w:rPr>
              <w:t>12.223.338,30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tražbina je prenesena na CROATIADOM d.o.o. i dio je priznat pod rbr 113, privremena situacija 37. nije ovjerena od nadzornog inženjera, nije dostavljena presuda, parnični postupak u prekidu</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57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Verić d.o.o. , Ulica 3. imotske bojne broj 2, Općina Podbablje-Drum</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71356836854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Presuda Trgovačkog suda u Zagrebu br. Povrv-3558/2016</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642.164,88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642.164,88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presuda je nepravomoćna, uložena je žalba, Pž 1843/2019</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253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120</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VODE, Ulica grada Vukovara 220, Zagreb,vodnogospodarski odjel za Gornju Savu</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28921383001                 IBAN: HR 9510010051737350007</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Izvršno rješenje naknade za uređenje voda : KLASA:UP/I-325-08/11-7/20 i izvršno rješenje naknade za uređenje voda: KLASA:UP/I-325-08/18-08/43391</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247.624,80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247.624,80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56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121</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ZAPREŠIĆ d.o.o. , Zelengaj 15, Zaprešić</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96412232479                 IBAN: HR 4223600001101309096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j.b. Mladen Matoš iz Zagreba, poslovni broj Ovrv-1332/14</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4.025,76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4.025,76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1.221,33</w:t>
            </w:r>
          </w:p>
        </w:tc>
      </w:tr>
      <w:tr w:rsidRPr="003A591A" w:rsidR="003A591A" w:rsidTr="005B1FE4">
        <w:trPr>
          <w:trHeight w:val="274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TRLIN d.o.o. , Hrvatske neovisnosti 18, 21000 Split</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83381942673                 IBAN: HR 9724020061100757677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računi</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370.844,76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87.124,00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283.720,76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 dio tražbine koji je otpisan u predstečajnoj nagodbi, te zatezna kamata koja je obračunata na cjelokupni iznos tražbine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87.124,00</w:t>
            </w:r>
          </w:p>
        </w:tc>
      </w:tr>
      <w:tr w:rsidRPr="003A591A" w:rsidR="003A591A" w:rsidTr="005B1FE4">
        <w:trPr>
          <w:trHeight w:val="180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VODOOPSKRBA I ODVODNJA ZAPREŠIĆ d.o.o. , Zelengaj 15, Zaprešić</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29113541841                 IBAN: HR 1523600001102389968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ovrsi j.b. Mladen Matoš iz Zagreba, poslovni broj Ovrv-1325/14</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5.106,07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5.106,07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r>
      <w:tr w:rsidRPr="003A591A" w:rsidR="003A591A" w:rsidTr="00D52454">
        <w:trPr>
          <w:trHeight w:val="186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124</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KOTONTEKS d.o.o. , Josipa Pupačića 3, Varaždin</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00235637064                 IBAN: HR 2025030071122000790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kupoprodaji robe od 13.03.2017. g. , računi</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1.192.922,82</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1.192.922,82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1.200.000,00</w:t>
            </w:r>
          </w:p>
        </w:tc>
      </w:tr>
      <w:tr w:rsidRPr="003A591A" w:rsidR="003A591A" w:rsidTr="005B1FE4">
        <w:trPr>
          <w:trHeight w:val="193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VODE, Ulica grada Vukovara 220, Zagreb,vodnogospodarski odjel za Gornju Savu</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28921383001                 IBAN: HR 9510010051737350007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izvršna rješenja Hrvatskih voda KLASA:UP/I-325-08/18-14/123810 URBROJ:374-3108-2-18-1 od 06.03.2018.g</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3.854,86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3.854,86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3.854,86</w:t>
            </w:r>
          </w:p>
        </w:tc>
      </w:tr>
      <w:tr w:rsidRPr="003A591A" w:rsidR="003A591A" w:rsidTr="005B1FE4">
        <w:trPr>
          <w:trHeight w:val="280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Amiblu Austria GmbH, Republika Austrija, 9020 Klagenfurt am Worthersee</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76543862007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252.041,00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42.310,73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209.730,27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Prznata je tražbina po PSN (Hobas Rohre GmbH), nije dostavljen obračun kamata, ni</w:t>
            </w:r>
            <w:r w:rsidRPr="003A591A" w:rsidR="00E239D4">
              <w:rPr>
                <w:bCs/>
                <w:sz w:val="18"/>
                <w:szCs w:val="18"/>
              </w:rPr>
              <w:t>je dostavljena cjelovita dokume</w:t>
            </w:r>
            <w:r w:rsidRPr="003A591A">
              <w:rPr>
                <w:bCs/>
                <w:sz w:val="18"/>
                <w:szCs w:val="18"/>
              </w:rPr>
              <w:t xml:space="preserve">ntacija </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42.310,73</w:t>
            </w:r>
          </w:p>
        </w:tc>
      </w:tr>
      <w:tr w:rsidRPr="003A591A" w:rsidR="003A591A" w:rsidTr="005B1FE4">
        <w:trPr>
          <w:trHeight w:val="163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Avenue Mehanizacija d.o.o., Janka Rakuše 1,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58611913496                 IBAN: HR 3624810001111006710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kartice kupaca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17.919.900,02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17.919.900,02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U prijavi nema priloga uz račune, nepotpuna dokumentacija </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D52454">
        <w:trPr>
          <w:trHeight w:val="292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128</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Odvjetničko društvo HRABAR &amp; PARTNERI d.o.o.Gajeva 35, Zagreb</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63938220075                 IBAN: HR </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presuda, rješenje i dr.</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257.573,93</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170.000,00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87.573,93</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nije dostavljena cjelovita dokumentacija kojom bi se provjerila tražbina, nema troškovnika za izvanrednu reviziju, nisu izdani računi</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69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KATIĆ BAU d.o.o. , Ante Starčevića 7, 21257 Lovreć</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25283862090                 IBAN: HR </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račun</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450.000,00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450.000,00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nije dostavljena nikakva dokumentacija osim računa koji je izdan 12.09.2019.</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71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ODVJETNIK BARIŠA PAVIČIĆ, Petra i Tome Erdody 12, Zagreb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54280025302                 IBAN: HR </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pružanju pravne pomoći i Aneks ugovora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1.623.135,28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1.531.704,03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91.431,25</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priznato kao trošak stečajne mase</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343435">
        <w:trPr>
          <w:trHeight w:val="523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131</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KONSTRUKTOR-INŽENJERING d.d. u stečaju Split</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81356391287                 IBAN: HR </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St-2742/2017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23.846.664,28</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39.006,90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23.807.657,38</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Osporena je uvjetna tražbina po Predstečajnoj nagodbi. Prema predstečajnoj nagodbi, utvrđen je iznos regresnog prava u slučaju nastupa. U prijavi Konstruktor-inženjering d.d. nema dokumentacije da je nastupilo regresno pravo</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39.006,90</w:t>
            </w:r>
          </w:p>
        </w:tc>
      </w:tr>
      <w:tr w:rsidRPr="003A591A" w:rsidR="003A591A" w:rsidTr="005B1FE4">
        <w:trPr>
          <w:trHeight w:val="2070"/>
        </w:trPr>
        <w:tc>
          <w:tcPr>
            <w:tcW w:w="567" w:type="dxa"/>
            <w:tcBorders>
              <w:top w:val="nil"/>
              <w:left w:val="single" w:color="auto" w:sz="4" w:space="0"/>
              <w:bottom w:val="nil"/>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132</w:t>
            </w:r>
          </w:p>
        </w:tc>
        <w:tc>
          <w:tcPr>
            <w:tcW w:w="2127"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Addiko Bank d.d. , Slavonska avenija 6</w:t>
            </w:r>
          </w:p>
        </w:tc>
        <w:tc>
          <w:tcPr>
            <w:tcW w:w="2268"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14036333877                 IBAN: HR 6025000091000000013</w:t>
            </w:r>
          </w:p>
        </w:tc>
        <w:tc>
          <w:tcPr>
            <w:tcW w:w="1701" w:type="dxa"/>
            <w:tcBorders>
              <w:top w:val="nil"/>
              <w:left w:val="nil"/>
              <w:bottom w:val="nil"/>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limitu za izdavanje garancija broj 011-17/2008 sklopljen 07.04.2008.g.</w:t>
            </w:r>
          </w:p>
        </w:tc>
        <w:tc>
          <w:tcPr>
            <w:tcW w:w="1417" w:type="dxa"/>
            <w:tcBorders>
              <w:top w:val="nil"/>
              <w:left w:val="nil"/>
              <w:bottom w:val="nil"/>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1.424.951,62</w:t>
            </w:r>
          </w:p>
        </w:tc>
        <w:tc>
          <w:tcPr>
            <w:tcW w:w="1418" w:type="dxa"/>
            <w:tcBorders>
              <w:top w:val="nil"/>
              <w:left w:val="nil"/>
              <w:bottom w:val="nil"/>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nil"/>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1.424.951,62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tražbina je prijavljena 04.12.2019. nakon proteka paricijskog roka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343435">
        <w:trPr>
          <w:trHeight w:val="193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133</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VODE, Ulica grada Vukovara 220, Zagreb,vodnogospodarski odjel za srednju i donju Savu</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 xml:space="preserve">OIB: 28921383001                 IBAN: HR </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o obvezi (zaštrita voda)</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1.476,11</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1.476,11</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prijavljeno izvan roka</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1.476,11 kn</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HRVATSKE VODE, Ulica grada Vukovara 220, Zagreb,vodnogospodarski odjel za slivove Sjevernog Jadrana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28921383001                 IBAN: HR 9510010051737350007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Rješenja za plaćanje naknade VGI Gorski Kotar</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5.428,99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5.428,99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135</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HANSA-FLEX Croatia d.o.o., Zagreb, Samoborska cesta 342</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60365429880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Rješenje temeljem vjerodostojne isprave, Predstečajna nagodba</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24.212,56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24.212,56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prijavljeno izvan roka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24.212,56</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SAŠA RUNJIĆ, nasljednik iza pok. Anđelka Runjića, Zagreb, Torbarova 11</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77504918292</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Odluka o visini naknada za članove NO Hidroelektra niskogradnja d.d.</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59.900,00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59.900,00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nije dostavlen dokument o nasljedstvu; nije dostavljen obračun naknada za članstvo u NO</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343435">
        <w:trPr>
          <w:trHeight w:val="181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137</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SIMON JOZIĆ, Rovišće, Žabljak 111</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52758732513</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Tužba zbog ozljede na radu, Općinski sud u Karlovcu P-66/2010</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Tužba zbog ozljede na radu, Općinski sud u Karlovcu P-66/2010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138</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HAJRUDIN AHMETOVIĆ, Drinjača, Kostijarevo, Bosna i Hercegovina</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20988391198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 xml:space="preserve">Ispravak tražbine - prijenos na I. Viši isplatni red na red. Br. 1379. </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139</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DRAGO HRGOTA, Korenica, Vrelo 31</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15992929914</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Tužba po radnom sporu PI-2344/19</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Sudski spor je u tijeku</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140</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GORAN BOGDANIĆ, Otočac, Prozor 19</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96828958287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 anagodba Trgovačkog suda u Zagrebu, St-2742/2017 0d 10.05.2018. godine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127.729,02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127.729,02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127.729,02</w:t>
            </w:r>
          </w:p>
        </w:tc>
      </w:tr>
      <w:tr w:rsidRPr="003A591A" w:rsidR="003A591A" w:rsidTr="00057B25">
        <w:trPr>
          <w:trHeight w:val="181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141</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FEDOR KISLOV, Zagreb, Bednjanska 10</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06421483915</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Ugovor o cesiji br. 247/2017 od 31.12.2017.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840.000,00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840.000,00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142</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MATEO ČAGALJ, Zagreb, Ulica grada Vukovara 236B</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72069460359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Solidarni ovršenik po bjanko zadužnici na iznos 100.000 kuna danoj u korist Velpro-centar d.o.o.</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43.847,55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43.847,55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NE</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143</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ORŠOLIĆ IVO, Jurdani, jušići 101 D</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70892302009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posl.br.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28.547,99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28.547,99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prijavljeno izvan roka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144</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ORŠOLIĆ IVANKA, Jurdani, Jušići 101 D</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15805422223</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posl.br.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28.547,99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28.547,99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prijavljeno izvan roka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r>
      <w:tr w:rsidRPr="003A591A" w:rsidR="003A591A" w:rsidTr="00057B25">
        <w:trPr>
          <w:trHeight w:val="181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145</w:t>
            </w:r>
          </w:p>
        </w:tc>
        <w:tc>
          <w:tcPr>
            <w:tcW w:w="2127"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DVOKUT - ECRO d.o.o., Zagreb, Trnjanska 37</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29880496238</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posl.br. St-2742/2017</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46.387,23</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46.387,23</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prijavljeno izvan roka</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146</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RAVAGO d.o.o., Zagreb, Ulica Kreše Golika 5</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17735843108</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posl.br.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642.732,69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642.732,69</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prijavljeno izvan roka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r>
      <w:tr w:rsidRPr="003A591A" w:rsidR="003A591A" w:rsidTr="005B1FE4">
        <w:trPr>
          <w:trHeight w:val="1815"/>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147</w:t>
            </w:r>
          </w:p>
        </w:tc>
        <w:tc>
          <w:tcPr>
            <w:tcW w:w="2127"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PAR LUX d.o.o., Donja Lomnica, Duga ulica 2</w:t>
            </w:r>
          </w:p>
        </w:tc>
        <w:tc>
          <w:tcPr>
            <w:tcW w:w="2268"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OIB: 50283086577</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 posl.br. St-2742/2017</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763.407,26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763.407,26</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prijavljeno izvan roka</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150</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FILIPOVIĆ IVAN</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98455556343</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11.832,28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11.832,28</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PERKOVIĆ DOMAGOJ</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41205488947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26.789,13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26.789,13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ATALIĆ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43394363411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57.625,00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277C8D">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277C8D">
            <w:pPr>
              <w:overflowPunct/>
              <w:autoSpaceDE/>
              <w:autoSpaceDN/>
              <w:adjustRightInd/>
              <w:jc w:val="right"/>
              <w:textAlignment w:val="auto"/>
              <w:rPr>
                <w:bCs/>
                <w:sz w:val="18"/>
                <w:szCs w:val="18"/>
              </w:rPr>
            </w:pPr>
            <w:r w:rsidRPr="003A591A">
              <w:rPr>
                <w:bCs/>
                <w:sz w:val="18"/>
                <w:szCs w:val="18"/>
              </w:rPr>
              <w:t>57.625,00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OBAD DANIJEL</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42605805712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NEUWIRTH TIBOR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46094810539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VIDOVIĆ PERO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46861237378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17.312,50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17.312,50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MARTINEC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8186838297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7.750,00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7.750,00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ORCT VLATKO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81784946902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057B25">
        <w:trPr>
          <w:trHeight w:val="39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158</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BRNČIĆ GORAN</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64498541663</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12.150,00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12.150,00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159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BRTAN ILIJA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57404558518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2.750,00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2.750,00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KRSTIĆ VLASTIMIR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76953710348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14.375,00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14.375,00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MIRKOVIĆ IVICA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9665537562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6.274,89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6.274,89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KALIĆ DRAGAN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1793250969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1.511,15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1.511,15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IDŽAN LJUBA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96667257878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VLAHOVIĆ VLASTA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69015494124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HAVOJ JOSIP</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78410419968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31.125,00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31.125,00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BIFEL TOMISLAV</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10752189529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13.968,75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13.968,75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BUSAK STJEPAN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13268163610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6.222,58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6.222,58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PETEK RAJKO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53763289093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5.222,22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5.222,22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KOS GRABAR VLADIMIR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75985917259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24.187,24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24.187,24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LOVRIĆ LJUBINKO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76567101595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10.121,96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10.121,96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KOBER DAVOR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99814089636</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17.385,35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17.385,35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KONIGSKNECHT VESNA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23518070273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KATIĆ ŽELJKO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77770505989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ĐEREK ANTE</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48291025023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28.000,00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JULARIĆ IVICA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18713260118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9.187,50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9.187,50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SESAR DALIBOR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71556967140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3.415,28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3.415,28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LUKAČEVIĆ IVICA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23826855592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A646BD">
            <w:pPr>
              <w:overflowPunct/>
              <w:autoSpaceDE/>
              <w:autoSpaceDN/>
              <w:adjustRightInd/>
              <w:jc w:val="right"/>
              <w:textAlignment w:val="auto"/>
              <w:rPr>
                <w:bCs/>
                <w:sz w:val="18"/>
                <w:szCs w:val="18"/>
              </w:rPr>
            </w:pPr>
            <w:r w:rsidRPr="003A591A">
              <w:rPr>
                <w:bCs/>
                <w:sz w:val="18"/>
                <w:szCs w:val="18"/>
              </w:rPr>
              <w:t>58.104,41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EF5031">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EF5031">
            <w:pPr>
              <w:overflowPunct/>
              <w:autoSpaceDE/>
              <w:autoSpaceDN/>
              <w:adjustRightInd/>
              <w:jc w:val="right"/>
              <w:textAlignment w:val="auto"/>
              <w:rPr>
                <w:bCs/>
                <w:sz w:val="18"/>
                <w:szCs w:val="18"/>
              </w:rPr>
            </w:pPr>
            <w:r w:rsidRPr="003A591A">
              <w:rPr>
                <w:bCs/>
                <w:sz w:val="18"/>
                <w:szCs w:val="18"/>
              </w:rPr>
              <w:t>58.104,41</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HRGOTA FRANO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01793297873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41.325,00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41.325,00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ŠOBAK ROBERT</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96122827504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9.812,50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9.812,50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057B25">
        <w:trPr>
          <w:trHeight w:val="39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180</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BINGULA DRAGUTIN</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53815497551</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10.250,00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10.250,00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KRAJNIK ZDRAVKO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92509480900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5.280,00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5.280,00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ŠVEC DRAGUTIN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43932766079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KUREČIĆ DAMIR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77098635305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ĐEREK DRAGICA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35199163012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PAVLOVIĆ KARLO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11945750233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10.071,92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10.071,92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MARAČIĆ ILIJA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91994479490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73.233,75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73.233,75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RAMIĆ BOROJEVIĆ MIRELA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72734824497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1.027,25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1.027,25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ŠANTEK BISERKA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91403066468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1.033,35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1.033,35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189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MATIĆ GORANA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80416135283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1.028,15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1.028,15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PEĆARIĆ FRANE</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81149468632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1.893,16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1.893,16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SUČIĆ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32660964602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1.291,46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1.291,46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ĆOSIĆ BRANKO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25146248916</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2.068,50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2.068,50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LOVRIĆ MARICA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00030840267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1.297,74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1.297,74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DUGANDŽIJA NEDJELJKO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17914099451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3.125,00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3.125,00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CAR DARKO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70476792805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10.428,87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10.428,87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SCHMITT WALTER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67305281383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12.264,59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12.264,59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VIDAKOVIĆ DRAGO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43732951833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18.073,91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18.073,91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MIRKOVIĆ ŽELJKO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56688097795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13.017,65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13.017,65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199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REJC TOMISLAV</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95096633643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8.031,02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8.031,02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ŠIŠAKOVIĆ ROBERT</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71766383104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1.325,21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1.325,21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LIVUN SELMA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26673617721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23.464,00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23.464,00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057B25">
        <w:trPr>
          <w:trHeight w:val="39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202</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OSMAKČIĆ ANTUN</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88627055705</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7.687,87</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7.687,87</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LIVOJEVIĆ IVICA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13668591801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15.793,29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15.793,29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MEJAŠKI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65164944233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11.375,00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11.375,00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PEZO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10292177277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MARKOVIĆ ILIJA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5754112448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11.571,20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11.571,20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VULETIĆ ZORAN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96471809333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13.250,00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13.250,00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GRGIĆ MARIJAN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23636759399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11.670,90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11.670,90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ŠUBARIĆ IGOR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29163019149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13.682,63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13.682,63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NIMAC MIROSLAV</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04652282127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8.110,47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8.110,47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SCHNEIDER SANJA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42465233321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KATAVIĆ MANDA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44007596489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6.867,32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6.867,32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HARAMUSTEK RUŽICA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70632749731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303.811,70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303.811,70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ZAJEC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55268205702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17.225,21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17.225,21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LOZIĆ DRAŽEN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50092383445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18.101,62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18.101,62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MARKOVIĆ MATO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32050127290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19.946,52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19.946,52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PERKOVIĆ TOMISLAV</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66120635364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53.508,46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53.508,46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TOTIĆ BRANKO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40768000239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11.624,70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11.624,70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PAVIĆ MILAN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20363567260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CARIĆ SRĐAN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66796436542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17.562,50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17.562,50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DUGANDŽIJA NEDJELJKO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39092063882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1.283,39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1.283,39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LOVRIĆ MARKO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25803799351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1.251,57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1.251,57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ŠIKMAN SLAVKO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75093667947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16.673,71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16.673,71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057B25">
        <w:trPr>
          <w:trHeight w:val="39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224</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MARIĆ PETAR</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04691623231</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79.199,50</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79.199,50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LUKIĆ NIKOLA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05338199256</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29.874,52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29.874,52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BILOGREVIĆ BRANKO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03946071209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BILOGREVIĆ MILE</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04652282127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14.155,00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14.155,00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CRNJAC DRAGO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21791638007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2.350,00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229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MIJAČ VLADO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64867136020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14.993,75</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14.993,75</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ŠUPUKOVIĆ PERO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55268205702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2.450,00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ŽUNIĆ STIPO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13629726031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27.999,00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27.999,00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MARINČIĆ MILE</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16520588891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ČOVIĆ MARIJAN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14705366161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3.130,00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3.130,00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PERAK MIJO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92641819350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10.750,00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10.750,00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BINGULA DANIJEL</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11046448031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7.680,00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7.680,00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CURAČ ŽELJKO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58388621459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7.100,00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7.100,00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DOLČIĆ VLADO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59031389183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KUNDAJICA LUKA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69533476007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3.750,00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3.750,00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239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GRMAČA GORAN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35310824318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8.300,00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8.300,00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KRAJTER DARIO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70057941070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26.625,00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26.625,00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RAJTARIĆ MARIO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90223660824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4.915,23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4.915,23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SUČIĆ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21863613657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8.865,37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8.865,37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PAVLOVIĆ DAMIR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26208120964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9.148,68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9.148,68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SUČIĆ AGNEZIJA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16520588891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11.707,59</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11.707,59</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KATIĆ ŽELJKO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04804232652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7.594,10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7.594,10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057B25">
        <w:trPr>
          <w:trHeight w:val="39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246</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BAKULA LJUBO</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43256315285</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9.591,82</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9.591,82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BAREC DRAŽEN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17914099451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8.382,07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8.382,07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DASOVIĆ TOMO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88940734536</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5.014,17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5.014,17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PINTARIĆ DANIJEL</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43256315285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5.200,03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5.200,03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TURKOVIĆ MARIJAN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88710437644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4.057,97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4.057,97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KLARIĆ MARIJAN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80185018337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8.107,68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8.107,68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MANDIĆ JOSIP</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24280313870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6.792,10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6.792,10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PERKOVIĆ STJEPAN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50962165966</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9.839,71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9.839,71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RAMIĆ DAMIR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35155236782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BUNTAK GORAN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88710437644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FUMIĆ DARIJO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06724428917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PERKOVIĆ STJEPAN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80999222993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9.839,71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9.839,71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JERBIĆ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53164166032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259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DUJIĆ ZLATKO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95096633643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4.616,12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4.616,12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MARTINOVIĆ IVICA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60006467728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9.685,73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9.685,73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BOLJAT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70010573984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VOJVODA IVA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31413316883</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KOVAČIĆ JOSIP</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54169745176</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80.197,06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80.197,06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STOJČIĆ VINKO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42787014764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162.239,91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162.239,91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JELIĆ VLADIMIR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32409036939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PENDIĆ FILIP</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85158299128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5.000,00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267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HORVAT IGOR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53164166032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32.500,00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057B25">
        <w:trPr>
          <w:trHeight w:val="390"/>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268</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ŠILJEG ZRINKO</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68784959332</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101.552,08</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101.552,08</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SUČIĆ AGNEZIJA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96905461024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1.286,31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1.286,31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PAVLOVIĆ DAMIR</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04923339034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1.285,63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1.285,63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PERŠE VINKA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10281317537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13.500,24</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13.500,24</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VRLJIĆ SENDI</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48942118661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36.708,48</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36.708,48</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BAKULA LJUBO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34318816691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15.038,32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15.038,32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KRKLEC RUŽA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29655938037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1.287,87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1.287,87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ŠPEHAR ANTE</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58924912542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1.277,12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1.277,12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BINIČKI MILIVOJ</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17812567054</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1.286,53</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1.286,53</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VUKANČIĆ IVANKA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30456743717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1.287,87</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1.287,87</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279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PEĆARIĆ JOSIP</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13480715418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638,56</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638,56</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280</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RASTIĆ IVAN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07829152587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2.500,00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281</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LOPAC DENIS</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79501511647</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7.625,00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7.625,00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282</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PEHAREC VLATKA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88622205115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20.412,50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20.412,50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283</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JANTOLEK MLADEN</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53075334899</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11.800,00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284</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ŠERER DARKO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81863179531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10.440,32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10.440,32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285</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DRAŽENOVIĆ TOMISLAV</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79701436408</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8.344,11</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8.344,11</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286</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BEŠIĆ MIRSAD</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59477072040</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2.000,00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287</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PINTEK ŽELJKO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32660964602</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10.050,00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10.050,00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288</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TOKIĆ FRANJO</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43715359785</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15.556,40</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15.556,40</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5B1FE4">
        <w:trPr>
          <w:trHeight w:val="390"/>
        </w:trPr>
        <w:tc>
          <w:tcPr>
            <w:tcW w:w="567" w:type="dxa"/>
            <w:tcBorders>
              <w:top w:val="nil"/>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289</w:t>
            </w:r>
          </w:p>
        </w:tc>
        <w:tc>
          <w:tcPr>
            <w:tcW w:w="212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GLUIĆ NIKOLA</w:t>
            </w:r>
          </w:p>
        </w:tc>
        <w:tc>
          <w:tcPr>
            <w:tcW w:w="226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34107615071</w:t>
            </w:r>
          </w:p>
        </w:tc>
        <w:tc>
          <w:tcPr>
            <w:tcW w:w="1701"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4"/>
                <w:szCs w:val="14"/>
              </w:rPr>
            </w:pPr>
            <w:r w:rsidRPr="003A591A">
              <w:rPr>
                <w:bCs/>
                <w:sz w:val="14"/>
                <w:szCs w:val="14"/>
              </w:rPr>
              <w:t>Parnični trošak i zatezne kamate</w:t>
            </w:r>
          </w:p>
        </w:tc>
        <w:tc>
          <w:tcPr>
            <w:tcW w:w="1417"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38.202,42</w:t>
            </w:r>
          </w:p>
        </w:tc>
        <w:tc>
          <w:tcPr>
            <w:tcW w:w="1418"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38.202,42</w:t>
            </w:r>
          </w:p>
        </w:tc>
        <w:tc>
          <w:tcPr>
            <w:tcW w:w="1417" w:type="dxa"/>
            <w:tcBorders>
              <w:top w:val="nil"/>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701" w:type="dxa"/>
            <w:tcBorders>
              <w:top w:val="nil"/>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993"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w:t>
            </w:r>
          </w:p>
        </w:tc>
        <w:tc>
          <w:tcPr>
            <w:tcW w:w="1559" w:type="dxa"/>
            <w:tcBorders>
              <w:top w:val="nil"/>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0,00</w:t>
            </w:r>
          </w:p>
        </w:tc>
      </w:tr>
      <w:tr w:rsidRPr="003A591A" w:rsidR="003A591A" w:rsidTr="00057B25">
        <w:trPr>
          <w:trHeight w:val="765"/>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lastRenderedPageBreak/>
              <w:t>290.</w:t>
            </w:r>
          </w:p>
        </w:tc>
        <w:tc>
          <w:tcPr>
            <w:tcW w:w="212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G.P.P. MIKIĆ d.o.o.</w:t>
            </w:r>
          </w:p>
        </w:tc>
        <w:tc>
          <w:tcPr>
            <w:tcW w:w="226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82386143355</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Predstečajna nagodba</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262.144,82</w:t>
            </w:r>
          </w:p>
        </w:tc>
        <w:tc>
          <w:tcPr>
            <w:tcW w:w="1418"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0,00</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262.144,82</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3A591A" w:rsidR="005B1FE4" w:rsidP="00111430" w:rsidRDefault="005B1FE4">
            <w:pPr>
              <w:overflowPunct/>
              <w:autoSpaceDE/>
              <w:autoSpaceDN/>
              <w:adjustRightInd/>
              <w:textAlignment w:val="auto"/>
              <w:rPr>
                <w:bCs/>
                <w:sz w:val="18"/>
                <w:szCs w:val="18"/>
              </w:rPr>
            </w:pPr>
            <w:r w:rsidRPr="003A591A">
              <w:rPr>
                <w:bCs/>
                <w:sz w:val="18"/>
                <w:szCs w:val="18"/>
              </w:rPr>
              <w:t>Prijava 09.07.2020., izvan roka</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center"/>
              <w:textAlignment w:val="auto"/>
              <w:rPr>
                <w:bCs/>
                <w:sz w:val="18"/>
                <w:szCs w:val="18"/>
              </w:rPr>
            </w:pPr>
            <w:r w:rsidRPr="003A591A">
              <w:rPr>
                <w:bCs/>
                <w:sz w:val="18"/>
                <w:szCs w:val="18"/>
              </w:rPr>
              <w:t>DA</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3A591A" w:rsidR="005B1FE4" w:rsidP="00111430" w:rsidRDefault="005B1FE4">
            <w:pPr>
              <w:overflowPunct/>
              <w:autoSpaceDE/>
              <w:autoSpaceDN/>
              <w:adjustRightInd/>
              <w:jc w:val="right"/>
              <w:textAlignment w:val="auto"/>
              <w:rPr>
                <w:bCs/>
                <w:sz w:val="18"/>
                <w:szCs w:val="18"/>
              </w:rPr>
            </w:pPr>
            <w:r w:rsidRPr="003A591A">
              <w:rPr>
                <w:bCs/>
                <w:sz w:val="18"/>
                <w:szCs w:val="18"/>
              </w:rPr>
              <w:t>262.144,82</w:t>
            </w:r>
          </w:p>
        </w:tc>
      </w:tr>
    </w:tbl>
    <w:p w:rsidRPr="003A591A" w:rsidR="002A0912" w:rsidP="00FC3AE8" w:rsidRDefault="002A0912">
      <w:pPr>
        <w:rPr>
          <w:b/>
          <w:sz w:val="24"/>
          <w:szCs w:val="24"/>
        </w:rPr>
      </w:pPr>
    </w:p>
    <w:p w:rsidRPr="003A591A" w:rsidR="00FE1B66" w:rsidP="00FC3AE8" w:rsidRDefault="00FE1B66">
      <w:pPr>
        <w:jc w:val="both"/>
        <w:rPr>
          <w:b/>
          <w:sz w:val="24"/>
          <w:szCs w:val="24"/>
        </w:rPr>
      </w:pPr>
    </w:p>
    <w:p w:rsidRPr="003A591A" w:rsidR="00480E62" w:rsidP="00FC3AE8" w:rsidRDefault="00EC7BE5">
      <w:pPr>
        <w:jc w:val="both"/>
        <w:rPr>
          <w:sz w:val="24"/>
          <w:szCs w:val="24"/>
        </w:rPr>
      </w:pPr>
      <w:r w:rsidRPr="003A591A">
        <w:rPr>
          <w:sz w:val="24"/>
          <w:szCs w:val="24"/>
        </w:rPr>
        <w:t xml:space="preserve">Stečajni upravitelj dodatno pojašnjava osporavanje tražbine pod rednim brojem 22, u iznosu od </w:t>
      </w:r>
      <w:r w:rsidRPr="003A591A" w:rsidR="00E65A98">
        <w:rPr>
          <w:sz w:val="24"/>
          <w:szCs w:val="24"/>
        </w:rPr>
        <w:t xml:space="preserve">444.528,66 kn na način da osim razloga koji je naveden u tablici da se radi da je stečajni vjerovnik 24.07.2020. </w:t>
      </w:r>
      <w:r w:rsidR="008F789C">
        <w:rPr>
          <w:sz w:val="24"/>
          <w:szCs w:val="24"/>
        </w:rPr>
        <w:t xml:space="preserve">godine </w:t>
      </w:r>
      <w:r w:rsidRPr="003A591A" w:rsidR="00E65A98">
        <w:rPr>
          <w:sz w:val="24"/>
          <w:szCs w:val="24"/>
        </w:rPr>
        <w:t>dostavio nove kamate gdje je razdv</w:t>
      </w:r>
      <w:r w:rsidRPr="003A591A" w:rsidR="008F4500">
        <w:rPr>
          <w:sz w:val="24"/>
          <w:szCs w:val="24"/>
        </w:rPr>
        <w:t>ojio sporni račun i iznos iz pr</w:t>
      </w:r>
      <w:r w:rsidRPr="003A591A" w:rsidR="00E65A98">
        <w:rPr>
          <w:sz w:val="24"/>
          <w:szCs w:val="24"/>
        </w:rPr>
        <w:t xml:space="preserve">edstečajne nagodbe. U </w:t>
      </w:r>
      <w:r w:rsidRPr="003A591A" w:rsidR="008F4500">
        <w:rPr>
          <w:sz w:val="24"/>
          <w:szCs w:val="24"/>
        </w:rPr>
        <w:t>odn</w:t>
      </w:r>
      <w:r w:rsidRPr="003A591A" w:rsidR="00E65A98">
        <w:rPr>
          <w:sz w:val="24"/>
          <w:szCs w:val="24"/>
        </w:rPr>
        <w:t>o</w:t>
      </w:r>
      <w:r w:rsidRPr="003A591A" w:rsidR="008F4500">
        <w:rPr>
          <w:sz w:val="24"/>
          <w:szCs w:val="24"/>
        </w:rPr>
        <w:t>s</w:t>
      </w:r>
      <w:r w:rsidRPr="003A591A" w:rsidR="00151D31">
        <w:rPr>
          <w:sz w:val="24"/>
          <w:szCs w:val="24"/>
        </w:rPr>
        <w:t>u na obračun ka</w:t>
      </w:r>
      <w:r w:rsidRPr="003A591A" w:rsidR="00E65A98">
        <w:rPr>
          <w:sz w:val="24"/>
          <w:szCs w:val="24"/>
        </w:rPr>
        <w:t>mata iz pred. nagodbe navodi da je ista obračunata od 24.08.2011. pa nadalje do dana otvaranja stečajnog po</w:t>
      </w:r>
      <w:r w:rsidRPr="003A591A" w:rsidR="00915CFA">
        <w:rPr>
          <w:sz w:val="24"/>
          <w:szCs w:val="24"/>
        </w:rPr>
        <w:t>stupka, a iz sadržaja p</w:t>
      </w:r>
      <w:r w:rsidRPr="003A591A" w:rsidR="00E65A98">
        <w:rPr>
          <w:sz w:val="24"/>
          <w:szCs w:val="24"/>
        </w:rPr>
        <w:t>ravomoćne predstečajne nagodbe proizlazi da kamata nije dospjela do dana otvaranja stečajnog postupka</w:t>
      </w:r>
      <w:r w:rsidRPr="003A591A" w:rsidR="00915CFA">
        <w:rPr>
          <w:sz w:val="24"/>
          <w:szCs w:val="24"/>
        </w:rPr>
        <w:t>.</w:t>
      </w:r>
    </w:p>
    <w:p w:rsidRPr="003A591A" w:rsidR="00EC7BE5" w:rsidP="00FC3AE8" w:rsidRDefault="00EC7BE5">
      <w:pPr>
        <w:jc w:val="both"/>
        <w:rPr>
          <w:sz w:val="24"/>
          <w:szCs w:val="24"/>
        </w:rPr>
      </w:pPr>
    </w:p>
    <w:p w:rsidRPr="003A591A" w:rsidR="00FC3AE8" w:rsidP="00FC3AE8" w:rsidRDefault="00FC3AE8">
      <w:pPr>
        <w:jc w:val="both"/>
        <w:rPr>
          <w:sz w:val="24"/>
          <w:szCs w:val="24"/>
        </w:rPr>
      </w:pPr>
      <w:r w:rsidRPr="003A591A">
        <w:rPr>
          <w:sz w:val="24"/>
          <w:szCs w:val="24"/>
        </w:rPr>
        <w:t>Stečajni upravitelj se određeno izjašnjava o svakoj prijavljenoj tražbini vjerovnika upisanoj u tablici II višeg isplatnog reda.</w:t>
      </w:r>
    </w:p>
    <w:p w:rsidRPr="003A591A" w:rsidR="00A0696A" w:rsidP="00FC3AE8" w:rsidRDefault="00A0696A">
      <w:pPr>
        <w:jc w:val="both"/>
        <w:rPr>
          <w:sz w:val="24"/>
          <w:szCs w:val="24"/>
        </w:rPr>
      </w:pPr>
    </w:p>
    <w:p w:rsidRPr="003A591A" w:rsidR="00A0696A" w:rsidP="00FC3AE8" w:rsidRDefault="00A0696A">
      <w:pPr>
        <w:jc w:val="both"/>
        <w:rPr>
          <w:sz w:val="24"/>
          <w:szCs w:val="24"/>
        </w:rPr>
      </w:pPr>
      <w:r w:rsidRPr="003A591A">
        <w:rPr>
          <w:sz w:val="24"/>
          <w:szCs w:val="24"/>
        </w:rPr>
        <w:t>Stečajni upravitelj izjašnjava se o prijavljenoj tražbini pod rednim brojem 85, vjerovnik ZAGREB-MONTAŽA d.o.o., te se decidirano očituje:</w:t>
      </w:r>
    </w:p>
    <w:p w:rsidRPr="003A591A" w:rsidR="00A0696A" w:rsidP="00FC3AE8" w:rsidRDefault="00A0696A">
      <w:pPr>
        <w:jc w:val="both"/>
        <w:rPr>
          <w:sz w:val="24"/>
          <w:szCs w:val="24"/>
        </w:rPr>
      </w:pPr>
    </w:p>
    <w:p w:rsidRPr="003A591A" w:rsidR="00A0696A" w:rsidP="00A0696A" w:rsidRDefault="00A0696A">
      <w:pPr>
        <w:jc w:val="both"/>
        <w:rPr>
          <w:sz w:val="24"/>
          <w:szCs w:val="24"/>
        </w:rPr>
      </w:pPr>
      <w:r w:rsidRPr="003A591A">
        <w:rPr>
          <w:sz w:val="24"/>
          <w:szCs w:val="24"/>
        </w:rPr>
        <w:t xml:space="preserve">1. </w:t>
      </w:r>
      <w:r w:rsidRPr="003A591A">
        <w:rPr>
          <w:sz w:val="24"/>
          <w:szCs w:val="24"/>
        </w:rPr>
        <w:tab/>
        <w:t>20.366,45 kn – tražbina je priznata</w:t>
      </w:r>
    </w:p>
    <w:p w:rsidRPr="003A591A" w:rsidR="00B25781" w:rsidP="00E94FBC" w:rsidRDefault="00A0696A">
      <w:pPr>
        <w:ind w:firstLine="708"/>
        <w:jc w:val="both"/>
        <w:rPr>
          <w:sz w:val="24"/>
          <w:szCs w:val="24"/>
        </w:rPr>
      </w:pPr>
      <w:r w:rsidRPr="003A591A">
        <w:rPr>
          <w:sz w:val="24"/>
          <w:szCs w:val="24"/>
        </w:rPr>
        <w:t>Stavka je naplaćena kroz situaciju u cijelosti, ali slivničke rešetke nisu ugrađene.</w:t>
      </w:r>
    </w:p>
    <w:p w:rsidRPr="003A591A" w:rsidR="00A0696A" w:rsidP="00A0696A" w:rsidRDefault="00A0696A">
      <w:pPr>
        <w:jc w:val="both"/>
        <w:rPr>
          <w:sz w:val="24"/>
          <w:szCs w:val="24"/>
        </w:rPr>
      </w:pPr>
      <w:r w:rsidRPr="003A591A">
        <w:rPr>
          <w:sz w:val="24"/>
          <w:szCs w:val="24"/>
        </w:rPr>
        <w:t>2</w:t>
      </w:r>
      <w:r w:rsidRPr="003A591A" w:rsidR="000C62FF">
        <w:rPr>
          <w:sz w:val="24"/>
          <w:szCs w:val="24"/>
        </w:rPr>
        <w:t xml:space="preserve">. </w:t>
      </w:r>
      <w:r w:rsidRPr="003A591A" w:rsidR="000C62FF">
        <w:rPr>
          <w:sz w:val="24"/>
          <w:szCs w:val="24"/>
        </w:rPr>
        <w:tab/>
        <w:t>181.935,09 kn – tražbina je priznata</w:t>
      </w:r>
    </w:p>
    <w:p w:rsidRPr="003A591A" w:rsidR="00A0696A" w:rsidP="00A0696A" w:rsidRDefault="00A0696A">
      <w:pPr>
        <w:jc w:val="both"/>
        <w:rPr>
          <w:sz w:val="24"/>
          <w:szCs w:val="24"/>
        </w:rPr>
      </w:pPr>
      <w:r w:rsidRPr="003A591A">
        <w:rPr>
          <w:sz w:val="24"/>
          <w:szCs w:val="24"/>
        </w:rPr>
        <w:t xml:space="preserve">3. </w:t>
      </w:r>
      <w:r w:rsidRPr="003A591A">
        <w:rPr>
          <w:sz w:val="24"/>
          <w:szCs w:val="24"/>
        </w:rPr>
        <w:tab/>
        <w:t>7.374,80 kn – tražbina je priznata</w:t>
      </w:r>
    </w:p>
    <w:p w:rsidRPr="003A591A" w:rsidR="00A0696A" w:rsidP="000C62FF" w:rsidRDefault="00A0696A">
      <w:pPr>
        <w:ind w:firstLine="708"/>
        <w:jc w:val="both"/>
        <w:rPr>
          <w:sz w:val="24"/>
          <w:szCs w:val="24"/>
        </w:rPr>
      </w:pPr>
      <w:r w:rsidRPr="003A591A">
        <w:rPr>
          <w:sz w:val="24"/>
          <w:szCs w:val="24"/>
        </w:rPr>
        <w:t>Ugradnja poklopaca revizionih okana na trasi, koji su situirani i naplaćeni, a nisu ugrađeni.</w:t>
      </w:r>
    </w:p>
    <w:p w:rsidRPr="003A591A" w:rsidR="00A0696A" w:rsidP="00A0696A" w:rsidRDefault="00A0696A">
      <w:pPr>
        <w:jc w:val="both"/>
        <w:rPr>
          <w:sz w:val="24"/>
          <w:szCs w:val="24"/>
        </w:rPr>
      </w:pPr>
      <w:r w:rsidRPr="003A591A">
        <w:rPr>
          <w:sz w:val="24"/>
          <w:szCs w:val="24"/>
        </w:rPr>
        <w:t>4.</w:t>
      </w:r>
      <w:r w:rsidRPr="003A591A">
        <w:rPr>
          <w:sz w:val="24"/>
          <w:szCs w:val="24"/>
        </w:rPr>
        <w:tab/>
        <w:t>290.457,30 kn – tražbina je priznata</w:t>
      </w:r>
    </w:p>
    <w:p w:rsidRPr="003A591A" w:rsidR="00A0696A" w:rsidP="000C62FF" w:rsidRDefault="00A0696A">
      <w:pPr>
        <w:ind w:firstLine="708"/>
        <w:jc w:val="both"/>
        <w:rPr>
          <w:sz w:val="24"/>
          <w:szCs w:val="24"/>
        </w:rPr>
      </w:pPr>
      <w:r w:rsidRPr="003A591A">
        <w:rPr>
          <w:sz w:val="24"/>
          <w:szCs w:val="24"/>
        </w:rPr>
        <w:t>Tražbina je priznata, jer je došlo do greške prilikom obračuna količina, pa je više naplaćeno od izvedenog.</w:t>
      </w:r>
    </w:p>
    <w:p w:rsidRPr="003A591A" w:rsidR="00A0696A" w:rsidP="00A0696A" w:rsidRDefault="00A0696A">
      <w:pPr>
        <w:jc w:val="both"/>
        <w:rPr>
          <w:sz w:val="24"/>
          <w:szCs w:val="24"/>
        </w:rPr>
      </w:pPr>
      <w:r w:rsidRPr="003A591A">
        <w:rPr>
          <w:sz w:val="24"/>
          <w:szCs w:val="24"/>
        </w:rPr>
        <w:t xml:space="preserve">5. </w:t>
      </w:r>
      <w:r w:rsidRPr="003A591A">
        <w:rPr>
          <w:sz w:val="24"/>
          <w:szCs w:val="24"/>
        </w:rPr>
        <w:tab/>
        <w:t>25.490,53 kn – tražbina je priznata</w:t>
      </w:r>
    </w:p>
    <w:p w:rsidRPr="003A591A" w:rsidR="00A0696A" w:rsidP="000C62FF" w:rsidRDefault="00A0696A">
      <w:pPr>
        <w:ind w:firstLine="708"/>
        <w:jc w:val="both"/>
        <w:rPr>
          <w:sz w:val="24"/>
          <w:szCs w:val="24"/>
        </w:rPr>
      </w:pPr>
      <w:r w:rsidRPr="003A591A">
        <w:rPr>
          <w:sz w:val="24"/>
          <w:szCs w:val="24"/>
        </w:rPr>
        <w:t>Odvoz viška materijala iz iskopa na odabrane deponije temeljem suglasnosti HM od 07.08.2018.</w:t>
      </w:r>
    </w:p>
    <w:p w:rsidRPr="003A591A" w:rsidR="00A0696A" w:rsidP="00A0696A" w:rsidRDefault="00A0696A">
      <w:pPr>
        <w:jc w:val="both"/>
        <w:rPr>
          <w:sz w:val="24"/>
          <w:szCs w:val="24"/>
        </w:rPr>
      </w:pPr>
      <w:r w:rsidRPr="003A591A">
        <w:rPr>
          <w:sz w:val="24"/>
          <w:szCs w:val="24"/>
        </w:rPr>
        <w:t xml:space="preserve">6. </w:t>
      </w:r>
      <w:r w:rsidRPr="003A591A">
        <w:rPr>
          <w:sz w:val="24"/>
          <w:szCs w:val="24"/>
        </w:rPr>
        <w:tab/>
        <w:t>45.244,34 kn – tražbina je priznata</w:t>
      </w:r>
    </w:p>
    <w:p w:rsidRPr="003A591A" w:rsidR="00A0696A" w:rsidP="000C62FF" w:rsidRDefault="00A0696A">
      <w:pPr>
        <w:ind w:firstLine="708"/>
        <w:jc w:val="both"/>
        <w:rPr>
          <w:sz w:val="24"/>
          <w:szCs w:val="24"/>
        </w:rPr>
      </w:pPr>
      <w:r w:rsidRPr="003A591A">
        <w:rPr>
          <w:sz w:val="24"/>
          <w:szCs w:val="24"/>
        </w:rPr>
        <w:t>Odvoz viška materijala iz iskopa na odabrane deponije temeljem suglasnosti HM od 07.08.2018.</w:t>
      </w:r>
    </w:p>
    <w:p w:rsidRPr="003A591A" w:rsidR="00A0696A" w:rsidP="00A0696A" w:rsidRDefault="00A0696A">
      <w:pPr>
        <w:jc w:val="both"/>
        <w:rPr>
          <w:sz w:val="24"/>
          <w:szCs w:val="24"/>
        </w:rPr>
      </w:pPr>
      <w:r w:rsidRPr="003A591A">
        <w:rPr>
          <w:sz w:val="24"/>
          <w:szCs w:val="24"/>
        </w:rPr>
        <w:t>7.</w:t>
      </w:r>
      <w:r w:rsidRPr="003A591A">
        <w:rPr>
          <w:sz w:val="24"/>
          <w:szCs w:val="24"/>
        </w:rPr>
        <w:tab/>
        <w:t>36.497,61 kn</w:t>
      </w:r>
      <w:r w:rsidRPr="003A591A">
        <w:rPr>
          <w:sz w:val="24"/>
          <w:szCs w:val="24"/>
        </w:rPr>
        <w:tab/>
        <w:t>- tražbina nije priznata</w:t>
      </w:r>
    </w:p>
    <w:p w:rsidRPr="003A591A" w:rsidR="00A0696A" w:rsidP="00346DD5" w:rsidRDefault="00A0696A">
      <w:pPr>
        <w:ind w:left="708"/>
        <w:jc w:val="both"/>
        <w:rPr>
          <w:sz w:val="24"/>
          <w:szCs w:val="24"/>
        </w:rPr>
      </w:pPr>
      <w:r w:rsidRPr="003A591A">
        <w:rPr>
          <w:sz w:val="24"/>
          <w:szCs w:val="24"/>
        </w:rPr>
        <w:t>Trošak izrade izvedbenog elektrotehničkog projekta demontaže ŽCPR, je posljedica manjkavosti glavnog projekta za koji nije kriva HM, niti postoji dokaz o tome da bi ZM tražila da HM izradi takav projekt</w:t>
      </w:r>
    </w:p>
    <w:p w:rsidRPr="003A591A" w:rsidR="00A0696A" w:rsidP="00A0696A" w:rsidRDefault="00346DD5">
      <w:pPr>
        <w:jc w:val="both"/>
        <w:rPr>
          <w:sz w:val="24"/>
          <w:szCs w:val="24"/>
        </w:rPr>
      </w:pPr>
      <w:r w:rsidRPr="003A591A">
        <w:rPr>
          <w:sz w:val="24"/>
          <w:szCs w:val="24"/>
        </w:rPr>
        <w:t xml:space="preserve">8. </w:t>
      </w:r>
      <w:r w:rsidRPr="003A591A">
        <w:rPr>
          <w:sz w:val="24"/>
          <w:szCs w:val="24"/>
        </w:rPr>
        <w:tab/>
        <w:t>36.174,63 kn</w:t>
      </w:r>
      <w:r w:rsidRPr="003A591A">
        <w:rPr>
          <w:sz w:val="24"/>
          <w:szCs w:val="24"/>
        </w:rPr>
        <w:tab/>
        <w:t xml:space="preserve">- tražbina </w:t>
      </w:r>
      <w:r w:rsidRPr="003A591A" w:rsidR="00A0696A">
        <w:rPr>
          <w:sz w:val="24"/>
          <w:szCs w:val="24"/>
        </w:rPr>
        <w:t>je priznata</w:t>
      </w:r>
    </w:p>
    <w:p w:rsidRPr="003A591A" w:rsidR="00A0696A" w:rsidP="00A0696A" w:rsidRDefault="00A0696A">
      <w:pPr>
        <w:jc w:val="both"/>
        <w:rPr>
          <w:sz w:val="24"/>
          <w:szCs w:val="24"/>
        </w:rPr>
      </w:pPr>
      <w:r w:rsidRPr="003A591A">
        <w:rPr>
          <w:sz w:val="24"/>
          <w:szCs w:val="24"/>
        </w:rPr>
        <w:t>9.</w:t>
      </w:r>
      <w:r w:rsidRPr="003A591A">
        <w:rPr>
          <w:sz w:val="24"/>
          <w:szCs w:val="24"/>
        </w:rPr>
        <w:tab/>
        <w:t>308.292,69 kn – tražbina je priznata</w:t>
      </w:r>
    </w:p>
    <w:p w:rsidRPr="003A591A" w:rsidR="00A0696A" w:rsidP="00346DD5" w:rsidRDefault="00A0696A">
      <w:pPr>
        <w:ind w:firstLine="708"/>
        <w:jc w:val="both"/>
        <w:rPr>
          <w:sz w:val="24"/>
          <w:szCs w:val="24"/>
        </w:rPr>
      </w:pPr>
      <w:r w:rsidRPr="003A591A">
        <w:rPr>
          <w:sz w:val="24"/>
          <w:szCs w:val="24"/>
        </w:rPr>
        <w:lastRenderedPageBreak/>
        <w:t>Izrada ojačanog nasipa dijela faze IV je priznata, je ju je HM naplatila, ali nije izvela.</w:t>
      </w:r>
    </w:p>
    <w:p w:rsidRPr="003A591A" w:rsidR="00A0696A" w:rsidP="00A0696A" w:rsidRDefault="00A0696A">
      <w:pPr>
        <w:jc w:val="both"/>
        <w:rPr>
          <w:sz w:val="24"/>
          <w:szCs w:val="24"/>
        </w:rPr>
      </w:pPr>
      <w:r w:rsidRPr="003A591A">
        <w:rPr>
          <w:sz w:val="24"/>
          <w:szCs w:val="24"/>
        </w:rPr>
        <w:t>10.</w:t>
      </w:r>
      <w:r w:rsidRPr="003A591A">
        <w:rPr>
          <w:sz w:val="24"/>
          <w:szCs w:val="24"/>
        </w:rPr>
        <w:tab/>
        <w:t>665.945,13 kn – tražbina nije priznata</w:t>
      </w:r>
    </w:p>
    <w:p w:rsidRPr="003A591A" w:rsidR="00A0696A" w:rsidP="00346DD5" w:rsidRDefault="00A0696A">
      <w:pPr>
        <w:ind w:left="708"/>
        <w:jc w:val="both"/>
        <w:rPr>
          <w:sz w:val="24"/>
          <w:szCs w:val="24"/>
        </w:rPr>
      </w:pPr>
      <w:r w:rsidRPr="003A591A">
        <w:rPr>
          <w:sz w:val="24"/>
          <w:szCs w:val="24"/>
        </w:rPr>
        <w:t>Sanacija Donje ulice u naselju Lonjica nije priznata iz razloga što je predmetna ulica služila za potrebe prijevoza potrebnih za izradu nadvožnjak KR 6, gdje je HM izvela pristupnu cestu u duljini od 1.5 km, te je održavala prometnice do raskida ugovora. Na tom je nadvožnjaku HM izvela i naplatila radove u visino od25% cijene nadvožnjaka, što znači da su se prometnicom koristili nakon raskida ugovora ZM i podizvođači, radi čega se ne može teretiti za cijelu sanaciju HM.</w:t>
      </w:r>
    </w:p>
    <w:p w:rsidRPr="003A591A" w:rsidR="00A0696A" w:rsidP="00A0696A" w:rsidRDefault="00A0696A">
      <w:pPr>
        <w:jc w:val="both"/>
        <w:rPr>
          <w:sz w:val="24"/>
          <w:szCs w:val="24"/>
        </w:rPr>
      </w:pPr>
      <w:r w:rsidRPr="003A591A">
        <w:rPr>
          <w:sz w:val="24"/>
          <w:szCs w:val="24"/>
        </w:rPr>
        <w:t>11.</w:t>
      </w:r>
      <w:r w:rsidRPr="003A591A">
        <w:rPr>
          <w:sz w:val="24"/>
          <w:szCs w:val="24"/>
        </w:rPr>
        <w:tab/>
        <w:t>47.650,05 kn – tražbina je priznata</w:t>
      </w:r>
    </w:p>
    <w:p w:rsidRPr="003A591A" w:rsidR="00A0696A" w:rsidP="00346DD5" w:rsidRDefault="00A0696A">
      <w:pPr>
        <w:ind w:firstLine="708"/>
        <w:jc w:val="both"/>
        <w:rPr>
          <w:sz w:val="24"/>
          <w:szCs w:val="24"/>
        </w:rPr>
      </w:pPr>
      <w:r w:rsidRPr="003A591A">
        <w:rPr>
          <w:sz w:val="24"/>
          <w:szCs w:val="24"/>
        </w:rPr>
        <w:t>Za probno opterećenje KR.8 tražbina je priznata.</w:t>
      </w:r>
    </w:p>
    <w:p w:rsidRPr="003A591A" w:rsidR="00A0696A" w:rsidP="00A0696A" w:rsidRDefault="00A0696A">
      <w:pPr>
        <w:jc w:val="both"/>
        <w:rPr>
          <w:sz w:val="24"/>
          <w:szCs w:val="24"/>
        </w:rPr>
      </w:pPr>
      <w:r w:rsidRPr="003A591A">
        <w:rPr>
          <w:sz w:val="24"/>
          <w:szCs w:val="24"/>
        </w:rPr>
        <w:t>12.</w:t>
      </w:r>
      <w:r w:rsidRPr="003A591A">
        <w:rPr>
          <w:sz w:val="24"/>
          <w:szCs w:val="24"/>
        </w:rPr>
        <w:tab/>
        <w:t>8.312,78 kn – tražbina nije priznata</w:t>
      </w:r>
    </w:p>
    <w:p w:rsidRPr="003A591A" w:rsidR="00A0696A" w:rsidP="00346DD5" w:rsidRDefault="00A0696A">
      <w:pPr>
        <w:ind w:left="708"/>
        <w:jc w:val="both"/>
        <w:rPr>
          <w:sz w:val="24"/>
          <w:szCs w:val="24"/>
        </w:rPr>
      </w:pPr>
      <w:r w:rsidRPr="003A591A">
        <w:rPr>
          <w:sz w:val="24"/>
          <w:szCs w:val="24"/>
        </w:rPr>
        <w:t>Tražbina izrade rupa za stupove ograda na mostovima 6, 7 i 8 nije priznata, jer je HM kao izvođač izabrala tehnologiju bušenja rupa, a ne ostavljanje „ušteda u betonu“, pa je bušenje rupa u domeni montaže ograde koju nije montirala HM, jer je ugovor raskinut.</w:t>
      </w:r>
    </w:p>
    <w:p w:rsidRPr="003A591A" w:rsidR="00A0696A" w:rsidP="00A0696A" w:rsidRDefault="00A0696A">
      <w:pPr>
        <w:jc w:val="both"/>
        <w:rPr>
          <w:sz w:val="24"/>
          <w:szCs w:val="24"/>
        </w:rPr>
      </w:pPr>
      <w:r w:rsidRPr="003A591A">
        <w:rPr>
          <w:sz w:val="24"/>
          <w:szCs w:val="24"/>
        </w:rPr>
        <w:t>13.</w:t>
      </w:r>
      <w:r w:rsidRPr="003A591A">
        <w:rPr>
          <w:sz w:val="24"/>
          <w:szCs w:val="24"/>
        </w:rPr>
        <w:tab/>
        <w:t>22.492,02 kn – tražbina je priznata</w:t>
      </w:r>
    </w:p>
    <w:p w:rsidRPr="003A591A" w:rsidR="00A0696A" w:rsidP="00E05183" w:rsidRDefault="00A0696A">
      <w:pPr>
        <w:ind w:left="708"/>
        <w:jc w:val="both"/>
        <w:rPr>
          <w:sz w:val="24"/>
          <w:szCs w:val="24"/>
        </w:rPr>
      </w:pPr>
      <w:r w:rsidRPr="003A591A">
        <w:rPr>
          <w:sz w:val="24"/>
          <w:szCs w:val="24"/>
        </w:rPr>
        <w:t>Troškovi sanacije okana drenaže na kolodvoru Gradec je priznata, jer radovi nisu izvedeni po projektu, pa je bilo potrebno pristupiti sanaciji.</w:t>
      </w:r>
    </w:p>
    <w:p w:rsidRPr="003A591A" w:rsidR="00A0696A" w:rsidP="00A0696A" w:rsidRDefault="00A0696A">
      <w:pPr>
        <w:jc w:val="both"/>
        <w:rPr>
          <w:sz w:val="24"/>
          <w:szCs w:val="24"/>
        </w:rPr>
      </w:pPr>
      <w:r w:rsidRPr="003A591A">
        <w:rPr>
          <w:sz w:val="24"/>
          <w:szCs w:val="24"/>
        </w:rPr>
        <w:t>14.</w:t>
      </w:r>
      <w:r w:rsidRPr="003A591A">
        <w:rPr>
          <w:sz w:val="24"/>
          <w:szCs w:val="24"/>
        </w:rPr>
        <w:tab/>
        <w:t>31.678,43 kn – tražbina je djelomično priznata (24.198,58 kn)</w:t>
      </w:r>
    </w:p>
    <w:p w:rsidRPr="003A591A" w:rsidR="00A0696A" w:rsidP="00351929" w:rsidRDefault="00A0696A">
      <w:pPr>
        <w:ind w:left="708"/>
        <w:jc w:val="both"/>
        <w:rPr>
          <w:sz w:val="24"/>
          <w:szCs w:val="24"/>
        </w:rPr>
      </w:pPr>
      <w:r w:rsidRPr="003A591A">
        <w:rPr>
          <w:sz w:val="24"/>
          <w:szCs w:val="24"/>
        </w:rPr>
        <w:t>Troškovi bušenje rupa za odvodnju na nadvožnjacima i dr. je priznata u iznosu od 24.198,58 kn, a osporena je u iznosu od 7.479,85 kn,  jer je HM je kao izvođač izabrala tehnologiju bušenja rupa, a ne ostavljanje „ušteda u betonu“, pa je bušenje rupa u domeni montaže ograde koju nije montirala HM, jer je ugovor raskinut.</w:t>
      </w:r>
    </w:p>
    <w:p w:rsidRPr="003A591A" w:rsidR="00A0696A" w:rsidP="00351929" w:rsidRDefault="00A0696A">
      <w:pPr>
        <w:ind w:left="708"/>
        <w:jc w:val="both"/>
        <w:rPr>
          <w:sz w:val="24"/>
          <w:szCs w:val="24"/>
        </w:rPr>
      </w:pPr>
      <w:r w:rsidRPr="003A591A">
        <w:rPr>
          <w:sz w:val="24"/>
          <w:szCs w:val="24"/>
        </w:rPr>
        <w:t>Radove na nadvožnjacima KR 9, KR 10 I KR 11 je izvodio podizvođač CROTAL CCC po preporuci ZM, pa je potrebno utvrditi da li je njima plaćeno i trošak prenijeti na njih.</w:t>
      </w:r>
    </w:p>
    <w:p w:rsidRPr="003A591A" w:rsidR="00A0696A" w:rsidP="00351929" w:rsidRDefault="00A0696A">
      <w:pPr>
        <w:ind w:firstLine="708"/>
        <w:jc w:val="both"/>
        <w:rPr>
          <w:sz w:val="24"/>
          <w:szCs w:val="24"/>
        </w:rPr>
      </w:pPr>
      <w:r w:rsidRPr="003A591A">
        <w:rPr>
          <w:sz w:val="24"/>
          <w:szCs w:val="24"/>
        </w:rPr>
        <w:t>Trošak radova na propustu 24 + 519,80 je opravdan i priznat je, dok trošak radova na propustu 25 + 465,50 nije priznat.</w:t>
      </w:r>
    </w:p>
    <w:p w:rsidRPr="003A591A" w:rsidR="00A0696A" w:rsidP="00A0696A" w:rsidRDefault="00A0696A">
      <w:pPr>
        <w:jc w:val="both"/>
        <w:rPr>
          <w:sz w:val="24"/>
          <w:szCs w:val="24"/>
        </w:rPr>
      </w:pPr>
      <w:r w:rsidRPr="003A591A">
        <w:rPr>
          <w:sz w:val="24"/>
          <w:szCs w:val="24"/>
        </w:rPr>
        <w:t>15.</w:t>
      </w:r>
      <w:r w:rsidRPr="003A591A">
        <w:rPr>
          <w:sz w:val="24"/>
          <w:szCs w:val="24"/>
        </w:rPr>
        <w:tab/>
        <w:t>275.568,20 kn – tražbina je priznata</w:t>
      </w:r>
    </w:p>
    <w:p w:rsidRPr="003A591A" w:rsidR="00A0696A" w:rsidP="003E4BE4" w:rsidRDefault="00A0696A">
      <w:pPr>
        <w:ind w:firstLine="708"/>
        <w:jc w:val="both"/>
        <w:rPr>
          <w:sz w:val="24"/>
          <w:szCs w:val="24"/>
        </w:rPr>
      </w:pPr>
      <w:r w:rsidRPr="003A591A">
        <w:rPr>
          <w:sz w:val="24"/>
          <w:szCs w:val="24"/>
        </w:rPr>
        <w:t>Trošak izrade ojačanog nasipa je priznat, jer je HM naplatila te radove, a nije izvela.</w:t>
      </w:r>
    </w:p>
    <w:p w:rsidRPr="003A591A" w:rsidR="00A0696A" w:rsidP="00A0696A" w:rsidRDefault="00A0696A">
      <w:pPr>
        <w:jc w:val="both"/>
        <w:rPr>
          <w:sz w:val="24"/>
          <w:szCs w:val="24"/>
        </w:rPr>
      </w:pPr>
      <w:r w:rsidRPr="003A591A">
        <w:rPr>
          <w:sz w:val="24"/>
          <w:szCs w:val="24"/>
        </w:rPr>
        <w:t>16.</w:t>
      </w:r>
      <w:r w:rsidRPr="003A591A">
        <w:rPr>
          <w:sz w:val="24"/>
          <w:szCs w:val="24"/>
        </w:rPr>
        <w:tab/>
        <w:t>61.222,98 kn – tražbina je priznata</w:t>
      </w:r>
    </w:p>
    <w:p w:rsidRPr="003A591A" w:rsidR="00A0696A" w:rsidP="003E4BE4" w:rsidRDefault="00A0696A">
      <w:pPr>
        <w:ind w:firstLine="708"/>
        <w:jc w:val="both"/>
        <w:rPr>
          <w:sz w:val="24"/>
          <w:szCs w:val="24"/>
        </w:rPr>
      </w:pPr>
      <w:r w:rsidRPr="003A591A">
        <w:rPr>
          <w:sz w:val="24"/>
          <w:szCs w:val="24"/>
        </w:rPr>
        <w:t>Troškovi AB radova na upornjacima nadvožnjaka na KR-7 su priznati, jer je HM naplatila te radove, a nije ih izvela.</w:t>
      </w:r>
    </w:p>
    <w:p w:rsidRPr="003A591A" w:rsidR="00A0696A" w:rsidP="00A0696A" w:rsidRDefault="00A0696A">
      <w:pPr>
        <w:jc w:val="both"/>
        <w:rPr>
          <w:sz w:val="24"/>
          <w:szCs w:val="24"/>
        </w:rPr>
      </w:pPr>
      <w:r w:rsidRPr="003A591A">
        <w:rPr>
          <w:sz w:val="24"/>
          <w:szCs w:val="24"/>
        </w:rPr>
        <w:t>17.</w:t>
      </w:r>
      <w:r w:rsidRPr="003A591A">
        <w:rPr>
          <w:sz w:val="24"/>
          <w:szCs w:val="24"/>
        </w:rPr>
        <w:tab/>
        <w:t>43.205,97 kn – tražbina nije priznata</w:t>
      </w:r>
    </w:p>
    <w:p w:rsidRPr="003A591A" w:rsidR="00A0696A" w:rsidP="003E4BE4" w:rsidRDefault="00A0696A">
      <w:pPr>
        <w:ind w:left="708"/>
        <w:jc w:val="both"/>
        <w:rPr>
          <w:sz w:val="24"/>
          <w:szCs w:val="24"/>
        </w:rPr>
      </w:pPr>
      <w:r w:rsidRPr="003A591A">
        <w:rPr>
          <w:sz w:val="24"/>
          <w:szCs w:val="24"/>
        </w:rPr>
        <w:t>Troškovi izrade nasipa svodnih cesta na KR.3 nisu priznati, jer je ovlašteni geodet podizvođača izradio tablicu količina, nadzorni inženjer i glavni nadzorni inženjer su ovjerili količine, pa se razlika mogla pojaviti uslijed slijeganja velikom napisa. Razlog nije utvrđen vjerodostojnom dokumentacijom.</w:t>
      </w:r>
    </w:p>
    <w:p w:rsidRPr="003A591A" w:rsidR="00A0696A" w:rsidP="00A0696A" w:rsidRDefault="00A0696A">
      <w:pPr>
        <w:jc w:val="both"/>
        <w:rPr>
          <w:sz w:val="24"/>
          <w:szCs w:val="24"/>
        </w:rPr>
      </w:pPr>
      <w:r w:rsidRPr="003A591A">
        <w:rPr>
          <w:sz w:val="24"/>
          <w:szCs w:val="24"/>
        </w:rPr>
        <w:t>18.</w:t>
      </w:r>
      <w:r w:rsidRPr="003A591A">
        <w:rPr>
          <w:sz w:val="24"/>
          <w:szCs w:val="24"/>
        </w:rPr>
        <w:tab/>
        <w:t>26.232,45 kn – tražbina nije priznata</w:t>
      </w:r>
    </w:p>
    <w:p w:rsidRPr="003A591A" w:rsidR="00A0696A" w:rsidP="003E4BE4" w:rsidRDefault="00A0696A">
      <w:pPr>
        <w:ind w:left="708"/>
        <w:jc w:val="both"/>
        <w:rPr>
          <w:sz w:val="24"/>
          <w:szCs w:val="24"/>
        </w:rPr>
      </w:pPr>
      <w:r w:rsidRPr="003A591A">
        <w:rPr>
          <w:sz w:val="24"/>
          <w:szCs w:val="24"/>
        </w:rPr>
        <w:lastRenderedPageBreak/>
        <w:t>Troškovi izrade nasipa svodnih cesta na kr.7 nisu priznati, jer je ovlašteni geodet podizvođača izradio tablicu količina, nadzorni inženjer i glavni nadzorni inženjer su ovjerili količine, pa se razlika mogla pojaviti uslijed slijeganja velikom napisa. Razlog nije utvrđen vjerodostojnom dokumentacijom.</w:t>
      </w:r>
    </w:p>
    <w:p w:rsidRPr="003A591A" w:rsidR="00A0696A" w:rsidP="00A0696A" w:rsidRDefault="00A0696A">
      <w:pPr>
        <w:jc w:val="both"/>
        <w:rPr>
          <w:sz w:val="24"/>
          <w:szCs w:val="24"/>
        </w:rPr>
      </w:pPr>
      <w:r w:rsidRPr="003A591A">
        <w:rPr>
          <w:sz w:val="24"/>
          <w:szCs w:val="24"/>
        </w:rPr>
        <w:t>19.</w:t>
      </w:r>
      <w:r w:rsidRPr="003A591A">
        <w:rPr>
          <w:sz w:val="24"/>
          <w:szCs w:val="24"/>
        </w:rPr>
        <w:tab/>
        <w:t>49.193,31 kn – tražbina je priznata</w:t>
      </w:r>
    </w:p>
    <w:p w:rsidRPr="003A591A" w:rsidR="00A0696A" w:rsidP="003E4BE4" w:rsidRDefault="00A0696A">
      <w:pPr>
        <w:ind w:firstLine="708"/>
        <w:jc w:val="both"/>
        <w:rPr>
          <w:sz w:val="24"/>
          <w:szCs w:val="24"/>
        </w:rPr>
      </w:pPr>
      <w:r w:rsidRPr="003A591A">
        <w:rPr>
          <w:sz w:val="24"/>
          <w:szCs w:val="24"/>
        </w:rPr>
        <w:t>Troškovi čišćenja skele rasponske konstrukcije su priznati.</w:t>
      </w:r>
    </w:p>
    <w:p w:rsidRPr="003A591A" w:rsidR="00A0696A" w:rsidP="00A0696A" w:rsidRDefault="00A0696A">
      <w:pPr>
        <w:jc w:val="both"/>
        <w:rPr>
          <w:sz w:val="24"/>
          <w:szCs w:val="24"/>
        </w:rPr>
      </w:pPr>
      <w:r w:rsidRPr="003A591A">
        <w:rPr>
          <w:sz w:val="24"/>
          <w:szCs w:val="24"/>
        </w:rPr>
        <w:t>20.</w:t>
      </w:r>
      <w:r w:rsidRPr="003A591A">
        <w:rPr>
          <w:sz w:val="24"/>
          <w:szCs w:val="24"/>
        </w:rPr>
        <w:tab/>
        <w:t>6.338,50 kn – tražbina se ne priznaje</w:t>
      </w:r>
    </w:p>
    <w:p w:rsidRPr="003A591A" w:rsidR="00A0696A" w:rsidP="003E4BE4" w:rsidRDefault="00A0696A">
      <w:pPr>
        <w:ind w:left="708"/>
        <w:jc w:val="both"/>
        <w:rPr>
          <w:sz w:val="24"/>
          <w:szCs w:val="24"/>
        </w:rPr>
      </w:pPr>
      <w:r w:rsidRPr="003A591A">
        <w:rPr>
          <w:sz w:val="24"/>
          <w:szCs w:val="24"/>
        </w:rPr>
        <w:t>Troškovi čišćenja oplate i armature nisu priznati, jer je za vrijeme trajanja ugovora sve bilo čisto, a do eventualnog onečišćenja je došlo naknadno, odnosno sve je radnje preuzeo drugi izvođač.</w:t>
      </w:r>
    </w:p>
    <w:p w:rsidRPr="003A591A" w:rsidR="00A0696A" w:rsidP="00A0696A" w:rsidRDefault="00A0696A">
      <w:pPr>
        <w:jc w:val="both"/>
        <w:rPr>
          <w:sz w:val="24"/>
          <w:szCs w:val="24"/>
        </w:rPr>
      </w:pPr>
      <w:r w:rsidRPr="003A591A">
        <w:rPr>
          <w:sz w:val="24"/>
          <w:szCs w:val="24"/>
        </w:rPr>
        <w:t>21.</w:t>
      </w:r>
      <w:r w:rsidRPr="003A591A">
        <w:rPr>
          <w:sz w:val="24"/>
          <w:szCs w:val="24"/>
        </w:rPr>
        <w:tab/>
        <w:t>2.571,19 kn</w:t>
      </w:r>
      <w:r w:rsidRPr="003A591A">
        <w:rPr>
          <w:sz w:val="24"/>
          <w:szCs w:val="24"/>
        </w:rPr>
        <w:tab/>
        <w:t>- tražbina se ne priznaje</w:t>
      </w:r>
    </w:p>
    <w:p w:rsidRPr="003A591A" w:rsidR="00A0696A" w:rsidP="003E4BE4" w:rsidRDefault="00A0696A">
      <w:pPr>
        <w:ind w:left="708"/>
        <w:jc w:val="both"/>
        <w:rPr>
          <w:sz w:val="24"/>
          <w:szCs w:val="24"/>
        </w:rPr>
      </w:pPr>
      <w:r w:rsidRPr="003A591A">
        <w:rPr>
          <w:sz w:val="24"/>
          <w:szCs w:val="24"/>
        </w:rPr>
        <w:t>Troškovi crpljenja vode i čišćenja propusta se ne priznaju, jer  je nakon raskida ugovora sve radnje preuzeo drugi izvođač, nije utvrđeno da li je, kada i čijom krivnjom došlo do navedene štete.</w:t>
      </w:r>
    </w:p>
    <w:p w:rsidRPr="003A591A" w:rsidR="00A0696A" w:rsidP="00A0696A" w:rsidRDefault="00A0696A">
      <w:pPr>
        <w:jc w:val="both"/>
        <w:rPr>
          <w:sz w:val="24"/>
          <w:szCs w:val="24"/>
        </w:rPr>
      </w:pPr>
      <w:r w:rsidRPr="003A591A">
        <w:rPr>
          <w:sz w:val="24"/>
          <w:szCs w:val="24"/>
        </w:rPr>
        <w:t>22.</w:t>
      </w:r>
      <w:r w:rsidRPr="003A591A">
        <w:rPr>
          <w:sz w:val="24"/>
          <w:szCs w:val="24"/>
        </w:rPr>
        <w:tab/>
        <w:t xml:space="preserve">63.450,02 kn – tražbina se </w:t>
      </w:r>
      <w:r w:rsidRPr="003A591A" w:rsidR="00351929">
        <w:rPr>
          <w:sz w:val="24"/>
          <w:szCs w:val="24"/>
        </w:rPr>
        <w:t>priznaje</w:t>
      </w:r>
    </w:p>
    <w:p w:rsidRPr="003A591A" w:rsidR="00A0696A" w:rsidP="00A0696A" w:rsidRDefault="00A0696A">
      <w:pPr>
        <w:jc w:val="both"/>
        <w:rPr>
          <w:sz w:val="24"/>
          <w:szCs w:val="24"/>
        </w:rPr>
      </w:pPr>
      <w:r w:rsidRPr="003A591A">
        <w:rPr>
          <w:sz w:val="24"/>
          <w:szCs w:val="24"/>
        </w:rPr>
        <w:t>22.a</w:t>
      </w:r>
      <w:r w:rsidRPr="003A591A">
        <w:rPr>
          <w:sz w:val="24"/>
          <w:szCs w:val="24"/>
        </w:rPr>
        <w:tab/>
        <w:t>31.910,09 kn – tražbina se priznaje</w:t>
      </w:r>
    </w:p>
    <w:p w:rsidRPr="003A591A" w:rsidR="00A0696A" w:rsidP="003E4BE4" w:rsidRDefault="00A0696A">
      <w:pPr>
        <w:ind w:firstLine="708"/>
        <w:jc w:val="both"/>
        <w:rPr>
          <w:sz w:val="24"/>
          <w:szCs w:val="24"/>
        </w:rPr>
      </w:pPr>
      <w:r w:rsidRPr="003A591A">
        <w:rPr>
          <w:sz w:val="24"/>
          <w:szCs w:val="24"/>
        </w:rPr>
        <w:t xml:space="preserve">Troškovi vijeća za rješavanje sporova se priznaju. </w:t>
      </w:r>
    </w:p>
    <w:p w:rsidRPr="003A591A" w:rsidR="00A0696A" w:rsidP="00A0696A" w:rsidRDefault="00A0696A">
      <w:pPr>
        <w:jc w:val="both"/>
        <w:rPr>
          <w:sz w:val="24"/>
          <w:szCs w:val="24"/>
        </w:rPr>
      </w:pPr>
      <w:r w:rsidRPr="003A591A">
        <w:rPr>
          <w:sz w:val="24"/>
          <w:szCs w:val="24"/>
        </w:rPr>
        <w:t>23.</w:t>
      </w:r>
      <w:r w:rsidRPr="003A591A">
        <w:rPr>
          <w:sz w:val="24"/>
          <w:szCs w:val="24"/>
        </w:rPr>
        <w:tab/>
        <w:t>82.947,53 kn – tražbina se priznaje</w:t>
      </w:r>
    </w:p>
    <w:p w:rsidRPr="003A591A" w:rsidR="00A0696A" w:rsidP="003E4BE4" w:rsidRDefault="00A0696A">
      <w:pPr>
        <w:ind w:firstLine="708"/>
        <w:jc w:val="both"/>
        <w:rPr>
          <w:sz w:val="24"/>
          <w:szCs w:val="24"/>
        </w:rPr>
      </w:pPr>
      <w:r w:rsidRPr="003A591A">
        <w:rPr>
          <w:sz w:val="24"/>
          <w:szCs w:val="24"/>
        </w:rPr>
        <w:t xml:space="preserve">Troškovi bankovne garancije za povrat predujma se priznaju. </w:t>
      </w:r>
    </w:p>
    <w:p w:rsidRPr="003A591A" w:rsidR="00A0696A" w:rsidP="00A0696A" w:rsidRDefault="00A0696A">
      <w:pPr>
        <w:jc w:val="both"/>
        <w:rPr>
          <w:sz w:val="24"/>
          <w:szCs w:val="24"/>
        </w:rPr>
      </w:pPr>
      <w:r w:rsidRPr="003A591A">
        <w:rPr>
          <w:sz w:val="24"/>
          <w:szCs w:val="24"/>
        </w:rPr>
        <w:t>24.</w:t>
      </w:r>
      <w:r w:rsidRPr="003A591A">
        <w:rPr>
          <w:sz w:val="24"/>
          <w:szCs w:val="24"/>
        </w:rPr>
        <w:tab/>
        <w:t>1.081.549,38 kn – tražbina se priznaje</w:t>
      </w:r>
    </w:p>
    <w:p w:rsidRPr="003A591A" w:rsidR="00A0696A" w:rsidP="003E4BE4" w:rsidRDefault="00A0696A">
      <w:pPr>
        <w:ind w:firstLine="708"/>
        <w:jc w:val="both"/>
        <w:rPr>
          <w:sz w:val="24"/>
          <w:szCs w:val="24"/>
        </w:rPr>
      </w:pPr>
      <w:r w:rsidRPr="003A591A">
        <w:rPr>
          <w:sz w:val="24"/>
          <w:szCs w:val="24"/>
        </w:rPr>
        <w:t>Trošak bankovne garancije za dobro izvršenje posla se priznaju.</w:t>
      </w:r>
    </w:p>
    <w:p w:rsidRPr="003A591A" w:rsidR="00A0696A" w:rsidP="003E4BE4" w:rsidRDefault="00A0696A">
      <w:pPr>
        <w:ind w:firstLine="708"/>
        <w:jc w:val="both"/>
        <w:rPr>
          <w:sz w:val="24"/>
          <w:szCs w:val="24"/>
        </w:rPr>
      </w:pPr>
      <w:r w:rsidRPr="003A591A">
        <w:rPr>
          <w:sz w:val="24"/>
          <w:szCs w:val="24"/>
        </w:rPr>
        <w:t>(U nastavku postupka će trebati utvrditi da li je i koliko zadržano novčanih sredstava na ime garancije, a od avansa).</w:t>
      </w:r>
    </w:p>
    <w:p w:rsidRPr="003A591A" w:rsidR="00A0696A" w:rsidP="00A0696A" w:rsidRDefault="00A0696A">
      <w:pPr>
        <w:jc w:val="both"/>
        <w:rPr>
          <w:sz w:val="24"/>
          <w:szCs w:val="24"/>
        </w:rPr>
      </w:pPr>
      <w:r w:rsidRPr="003A591A">
        <w:rPr>
          <w:sz w:val="24"/>
          <w:szCs w:val="24"/>
        </w:rPr>
        <w:t>25.</w:t>
      </w:r>
      <w:r w:rsidRPr="003A591A">
        <w:rPr>
          <w:sz w:val="24"/>
          <w:szCs w:val="24"/>
        </w:rPr>
        <w:tab/>
        <w:t>175.750,55 kn – tražbina se ne priznaje.</w:t>
      </w:r>
    </w:p>
    <w:p w:rsidRPr="003A591A" w:rsidR="00A0696A" w:rsidP="003E4BE4" w:rsidRDefault="00A0696A">
      <w:pPr>
        <w:ind w:left="708"/>
        <w:jc w:val="both"/>
        <w:rPr>
          <w:sz w:val="24"/>
          <w:szCs w:val="24"/>
        </w:rPr>
      </w:pPr>
      <w:r w:rsidRPr="003A591A">
        <w:rPr>
          <w:sz w:val="24"/>
          <w:szCs w:val="24"/>
        </w:rPr>
        <w:t>Trošak povećanog režijskog troška ZM nastalih uslijed većeg angažmana ZM nemaju uporište u ugovoru, niti je utvrđeno tko je i na temelju čega iste izračunao.</w:t>
      </w:r>
    </w:p>
    <w:p w:rsidRPr="003A591A" w:rsidR="00A0696A" w:rsidP="00A0696A" w:rsidRDefault="00A0696A">
      <w:pPr>
        <w:jc w:val="both"/>
        <w:rPr>
          <w:sz w:val="24"/>
          <w:szCs w:val="24"/>
        </w:rPr>
      </w:pPr>
      <w:r w:rsidRPr="003A591A">
        <w:rPr>
          <w:sz w:val="24"/>
          <w:szCs w:val="24"/>
        </w:rPr>
        <w:t>26.</w:t>
      </w:r>
      <w:r w:rsidRPr="003A591A">
        <w:rPr>
          <w:sz w:val="24"/>
          <w:szCs w:val="24"/>
        </w:rPr>
        <w:tab/>
        <w:t>2.007.658,76 kn – tražbina je djelomično priznata (65.350,00 kn)</w:t>
      </w:r>
    </w:p>
    <w:p w:rsidRPr="003A591A" w:rsidR="00A0696A" w:rsidP="003E4BE4" w:rsidRDefault="00A0696A">
      <w:pPr>
        <w:ind w:left="708"/>
        <w:jc w:val="both"/>
        <w:rPr>
          <w:sz w:val="24"/>
          <w:szCs w:val="24"/>
        </w:rPr>
      </w:pPr>
      <w:r w:rsidRPr="003A591A">
        <w:rPr>
          <w:sz w:val="24"/>
          <w:szCs w:val="24"/>
        </w:rPr>
        <w:t>Troškovi odvoza viška materijala iz iskopa na deponije je priznata za količinu koja je stvarno odvezena u iznosu od 65.350,00 kn, što je dokazano otpremnicama odvoza, a za iznos od 1.942.308,76 kn je osporena (znatna količina je odvezena po HM u depresije i poplanirana).</w:t>
      </w:r>
    </w:p>
    <w:p w:rsidRPr="003A591A" w:rsidR="00A0696A" w:rsidP="00A0696A" w:rsidRDefault="00A0696A">
      <w:pPr>
        <w:jc w:val="both"/>
        <w:rPr>
          <w:sz w:val="24"/>
          <w:szCs w:val="24"/>
        </w:rPr>
      </w:pPr>
      <w:r w:rsidRPr="003A591A">
        <w:rPr>
          <w:sz w:val="24"/>
          <w:szCs w:val="24"/>
        </w:rPr>
        <w:t>27.</w:t>
      </w:r>
      <w:r w:rsidRPr="003A591A">
        <w:rPr>
          <w:sz w:val="24"/>
          <w:szCs w:val="24"/>
        </w:rPr>
        <w:tab/>
        <w:t>159.084,80 kn – tražbina nije priznata</w:t>
      </w:r>
    </w:p>
    <w:p w:rsidRPr="003A591A" w:rsidR="00A0696A" w:rsidP="003E4BE4" w:rsidRDefault="00A0696A">
      <w:pPr>
        <w:ind w:left="708"/>
        <w:jc w:val="both"/>
        <w:rPr>
          <w:sz w:val="24"/>
          <w:szCs w:val="24"/>
        </w:rPr>
      </w:pPr>
      <w:r w:rsidRPr="003A591A">
        <w:rPr>
          <w:sz w:val="24"/>
          <w:szCs w:val="24"/>
        </w:rPr>
        <w:t>Troškovi sanacije ulice Ivana Gorana Kovačića u Vrbovcu nisu priznati, jer je HM za vrijeme trajanja ugovora održavala predmetnu prometnicu, a iz ponude 368-19 proizlazi da se nudi konačna sanacija ulice, što nije bila obveza HM, a nije priložen niti dokaz da je takva sanacija izvedena.</w:t>
      </w:r>
    </w:p>
    <w:p w:rsidRPr="003A591A" w:rsidR="00A0696A" w:rsidP="00A0696A" w:rsidRDefault="00A0696A">
      <w:pPr>
        <w:jc w:val="both"/>
        <w:rPr>
          <w:sz w:val="24"/>
          <w:szCs w:val="24"/>
        </w:rPr>
      </w:pPr>
      <w:r w:rsidRPr="003A591A">
        <w:rPr>
          <w:sz w:val="24"/>
          <w:szCs w:val="24"/>
        </w:rPr>
        <w:t>28.</w:t>
      </w:r>
      <w:r w:rsidRPr="003A591A">
        <w:rPr>
          <w:sz w:val="24"/>
          <w:szCs w:val="24"/>
        </w:rPr>
        <w:tab/>
        <w:t>109.119,86 kn – tražbina nije priznata</w:t>
      </w:r>
    </w:p>
    <w:p w:rsidRPr="003A591A" w:rsidR="00A0696A" w:rsidP="003E4BE4" w:rsidRDefault="00A0696A">
      <w:pPr>
        <w:ind w:left="708"/>
        <w:jc w:val="both"/>
        <w:rPr>
          <w:sz w:val="24"/>
          <w:szCs w:val="24"/>
        </w:rPr>
      </w:pPr>
      <w:r w:rsidRPr="003A591A">
        <w:rPr>
          <w:sz w:val="24"/>
          <w:szCs w:val="24"/>
        </w:rPr>
        <w:lastRenderedPageBreak/>
        <w:t>Troškovi sanacije ulice Pirakovec u Vrbovcu nisu priznati, jer je HM za vrijeme trajanja ugovora održavala predmetnu prometnicu, a iz ponude 372-19 proizlazi da se nudi konačna sanacija ulice, što nije bila obveza HM, a nije priložen niti dokaz da je takva sanacija izvedena.</w:t>
      </w:r>
    </w:p>
    <w:p w:rsidRPr="003A591A" w:rsidR="00A0696A" w:rsidP="00A0696A" w:rsidRDefault="00A0696A">
      <w:pPr>
        <w:jc w:val="both"/>
        <w:rPr>
          <w:sz w:val="24"/>
          <w:szCs w:val="24"/>
        </w:rPr>
      </w:pPr>
      <w:r w:rsidRPr="003A591A">
        <w:rPr>
          <w:sz w:val="24"/>
          <w:szCs w:val="24"/>
        </w:rPr>
        <w:t>29.</w:t>
      </w:r>
      <w:r w:rsidRPr="003A591A">
        <w:rPr>
          <w:sz w:val="24"/>
          <w:szCs w:val="24"/>
        </w:rPr>
        <w:tab/>
        <w:t>688.149,21 – tražbina nije priznata</w:t>
      </w:r>
    </w:p>
    <w:p w:rsidRPr="003A591A" w:rsidR="00A0696A" w:rsidP="003E4BE4" w:rsidRDefault="00A0696A">
      <w:pPr>
        <w:ind w:left="708"/>
        <w:jc w:val="both"/>
        <w:rPr>
          <w:sz w:val="24"/>
          <w:szCs w:val="24"/>
        </w:rPr>
      </w:pPr>
      <w:r w:rsidRPr="003A591A">
        <w:rPr>
          <w:sz w:val="24"/>
          <w:szCs w:val="24"/>
        </w:rPr>
        <w:t>Troškovi sanacije „preostalih“ prometnica nisu priznati, jer je HM za vrijeme trajanja ugovora održavao prometnice, a nije priložen niti dokaz da je takva sanacija izvedena.</w:t>
      </w:r>
    </w:p>
    <w:p w:rsidRPr="003A591A" w:rsidR="00A0696A" w:rsidP="00A0696A" w:rsidRDefault="00A0696A">
      <w:pPr>
        <w:jc w:val="both"/>
        <w:rPr>
          <w:sz w:val="24"/>
          <w:szCs w:val="24"/>
        </w:rPr>
      </w:pPr>
      <w:r w:rsidRPr="003A591A">
        <w:rPr>
          <w:sz w:val="24"/>
          <w:szCs w:val="24"/>
        </w:rPr>
        <w:t>30.</w:t>
      </w:r>
      <w:r w:rsidRPr="003A591A">
        <w:rPr>
          <w:sz w:val="24"/>
          <w:szCs w:val="24"/>
        </w:rPr>
        <w:tab/>
        <w:t>61.977.890,95 kn – tražbina nije priznata</w:t>
      </w:r>
    </w:p>
    <w:p w:rsidRPr="003A591A" w:rsidR="00A0696A" w:rsidP="003E4BE4" w:rsidRDefault="00A0696A">
      <w:pPr>
        <w:ind w:left="708"/>
        <w:jc w:val="both"/>
        <w:rPr>
          <w:sz w:val="24"/>
          <w:szCs w:val="24"/>
        </w:rPr>
      </w:pPr>
      <w:r w:rsidRPr="003A591A">
        <w:rPr>
          <w:sz w:val="24"/>
          <w:szCs w:val="24"/>
        </w:rPr>
        <w:t>Tražbina na ime potencijalnih penala(kazne) za kašnjenje na Ugovoru je uvjetna tražbina koja nije nastala i pitanje je da li će i nastati.</w:t>
      </w:r>
    </w:p>
    <w:p w:rsidRPr="003A591A" w:rsidR="00A0696A" w:rsidP="003E4BE4" w:rsidRDefault="00A0696A">
      <w:pPr>
        <w:ind w:left="708"/>
        <w:jc w:val="both"/>
        <w:rPr>
          <w:sz w:val="24"/>
          <w:szCs w:val="24"/>
        </w:rPr>
      </w:pPr>
      <w:r w:rsidRPr="003A591A">
        <w:rPr>
          <w:sz w:val="24"/>
          <w:szCs w:val="24"/>
        </w:rPr>
        <w:t>HM je mišljenja da za vrijeme trajanja ugovora nije službeno kasnila ni u jednom konačnom roku dovršenja radova (10. mjesec 2018. godine dionica Vrbovec – Križevci, 2. mjesec 2019. godine rekonstrukcija stare dionice Vrbovec – Križevci i 5. mjesec 2019. godine završetak nadvožnjaka).</w:t>
      </w:r>
    </w:p>
    <w:p w:rsidRPr="003A591A" w:rsidR="00A0696A" w:rsidP="00A0696A" w:rsidRDefault="00A0696A">
      <w:pPr>
        <w:jc w:val="both"/>
        <w:rPr>
          <w:sz w:val="24"/>
          <w:szCs w:val="24"/>
        </w:rPr>
      </w:pPr>
      <w:r w:rsidRPr="003A591A">
        <w:rPr>
          <w:sz w:val="24"/>
          <w:szCs w:val="24"/>
        </w:rPr>
        <w:t xml:space="preserve">31. </w:t>
      </w:r>
      <w:r w:rsidRPr="003A591A">
        <w:rPr>
          <w:sz w:val="24"/>
          <w:szCs w:val="24"/>
        </w:rPr>
        <w:tab/>
        <w:t>33.085.445,80 kn – tražbina nije priznata</w:t>
      </w:r>
    </w:p>
    <w:p w:rsidRPr="003A591A" w:rsidR="00A0696A" w:rsidP="003E4BE4" w:rsidRDefault="00A0696A">
      <w:pPr>
        <w:ind w:left="708"/>
        <w:jc w:val="both"/>
        <w:rPr>
          <w:sz w:val="24"/>
          <w:szCs w:val="24"/>
        </w:rPr>
      </w:pPr>
      <w:r w:rsidRPr="003A591A">
        <w:rPr>
          <w:sz w:val="24"/>
          <w:szCs w:val="24"/>
        </w:rPr>
        <w:t>Tražbina na ime potencijalne tužbe DIV prema ZM je uvjetna tražbina koja nije nastala i pitanje je da li će i nastati, a ako dođe do postupka, trebati će utvrditi visini za štetu i odgovornost HM za štetu.</w:t>
      </w:r>
    </w:p>
    <w:p w:rsidRPr="003A591A" w:rsidR="00A0696A" w:rsidP="00A0696A" w:rsidRDefault="00A0696A">
      <w:pPr>
        <w:jc w:val="both"/>
        <w:rPr>
          <w:sz w:val="24"/>
          <w:szCs w:val="24"/>
        </w:rPr>
      </w:pPr>
      <w:r w:rsidRPr="003A591A">
        <w:rPr>
          <w:sz w:val="24"/>
          <w:szCs w:val="24"/>
        </w:rPr>
        <w:t>32.</w:t>
      </w:r>
      <w:r w:rsidRPr="003A591A">
        <w:rPr>
          <w:sz w:val="24"/>
          <w:szCs w:val="24"/>
        </w:rPr>
        <w:tab/>
        <w:t>153.281,74 kn – tražbina nije priznata</w:t>
      </w:r>
    </w:p>
    <w:p w:rsidRPr="003A591A" w:rsidR="00A0696A" w:rsidP="003E4BE4" w:rsidRDefault="00A0696A">
      <w:pPr>
        <w:ind w:left="708"/>
        <w:jc w:val="both"/>
        <w:rPr>
          <w:sz w:val="24"/>
          <w:szCs w:val="24"/>
        </w:rPr>
      </w:pPr>
      <w:r w:rsidRPr="003A591A">
        <w:rPr>
          <w:sz w:val="24"/>
          <w:szCs w:val="24"/>
        </w:rPr>
        <w:t>Troškovi izrade ojačanog nasipa i zaštitnog slova nisu priznati, jer nije utvrđeno iz poslovnih knjiga da bi HM te radove naplatila, a da ih nije izvela, a u spisu nema dokaz niti da ih je izveo ili platio ZM.</w:t>
      </w:r>
    </w:p>
    <w:p w:rsidRPr="003A591A" w:rsidR="00A0696A" w:rsidP="00A0696A" w:rsidRDefault="00A0696A">
      <w:pPr>
        <w:jc w:val="both"/>
        <w:rPr>
          <w:sz w:val="24"/>
          <w:szCs w:val="24"/>
        </w:rPr>
      </w:pPr>
      <w:r w:rsidRPr="003A591A">
        <w:rPr>
          <w:sz w:val="24"/>
          <w:szCs w:val="24"/>
        </w:rPr>
        <w:t>33.</w:t>
      </w:r>
      <w:r w:rsidRPr="003A591A">
        <w:rPr>
          <w:sz w:val="24"/>
          <w:szCs w:val="24"/>
        </w:rPr>
        <w:tab/>
        <w:t>16.126,49 kn</w:t>
      </w:r>
      <w:r w:rsidRPr="003A591A">
        <w:rPr>
          <w:sz w:val="24"/>
          <w:szCs w:val="24"/>
        </w:rPr>
        <w:tab/>
        <w:t>- tražbina nije priznata</w:t>
      </w:r>
    </w:p>
    <w:p w:rsidRPr="003A591A" w:rsidR="00A0696A" w:rsidP="003E4BE4" w:rsidRDefault="00A0696A">
      <w:pPr>
        <w:ind w:left="708"/>
        <w:jc w:val="both"/>
        <w:rPr>
          <w:sz w:val="24"/>
          <w:szCs w:val="24"/>
        </w:rPr>
      </w:pPr>
      <w:r w:rsidRPr="003A591A">
        <w:rPr>
          <w:sz w:val="24"/>
          <w:szCs w:val="24"/>
        </w:rPr>
        <w:t>Troškovi izrade ojačanog nasipa i zaštitnog sloja nisu priznati, jer je ovlašteni geodet izradio tablicu količina, nadzorni inženjer i glavni nadzorni inženjer su ovjerili količine, a iz priložene dokumentacije se ne može utvrditi da bi HM te radove naplatila, a nije izvela.</w:t>
      </w:r>
    </w:p>
    <w:p w:rsidRPr="003A591A" w:rsidR="00A0696A" w:rsidP="00A0696A" w:rsidRDefault="00A0696A">
      <w:pPr>
        <w:jc w:val="both"/>
        <w:rPr>
          <w:sz w:val="24"/>
          <w:szCs w:val="24"/>
        </w:rPr>
      </w:pPr>
      <w:r w:rsidRPr="003A591A">
        <w:rPr>
          <w:sz w:val="24"/>
          <w:szCs w:val="24"/>
        </w:rPr>
        <w:t>34.</w:t>
      </w:r>
      <w:r w:rsidRPr="003A591A">
        <w:rPr>
          <w:sz w:val="24"/>
          <w:szCs w:val="24"/>
        </w:rPr>
        <w:tab/>
        <w:t>3.329,46 kn – tražbina nije priznata</w:t>
      </w:r>
    </w:p>
    <w:p w:rsidRPr="003A591A" w:rsidR="00A0696A" w:rsidP="003E4BE4" w:rsidRDefault="00A0696A">
      <w:pPr>
        <w:ind w:left="708"/>
        <w:jc w:val="both"/>
        <w:rPr>
          <w:sz w:val="24"/>
          <w:szCs w:val="24"/>
        </w:rPr>
      </w:pPr>
      <w:r w:rsidRPr="003A591A">
        <w:rPr>
          <w:sz w:val="24"/>
          <w:szCs w:val="24"/>
        </w:rPr>
        <w:t xml:space="preserve">Troškovi čišćenja armature nisu priznati, jer je za vrijeme trajanja ugovora sve bilo čisto, a do eventualnog onečišćenja je došlo naknadno, odnosno sve je radnje preuzeo drugi izvođač. </w:t>
      </w:r>
    </w:p>
    <w:p w:rsidRPr="003A591A" w:rsidR="00A0696A" w:rsidP="003E4BE4" w:rsidRDefault="00A0696A">
      <w:pPr>
        <w:ind w:firstLine="708"/>
        <w:jc w:val="both"/>
        <w:rPr>
          <w:sz w:val="24"/>
          <w:szCs w:val="24"/>
        </w:rPr>
      </w:pPr>
      <w:r w:rsidRPr="003A591A">
        <w:rPr>
          <w:sz w:val="24"/>
          <w:szCs w:val="24"/>
        </w:rPr>
        <w:t>Iz priložene dokumentacije se ne može utvrditi da bi ZM te troškove platila po narudžbenici.</w:t>
      </w:r>
    </w:p>
    <w:p w:rsidRPr="003A591A" w:rsidR="00A0696A" w:rsidP="00A0696A" w:rsidRDefault="00A0696A">
      <w:pPr>
        <w:jc w:val="both"/>
        <w:rPr>
          <w:sz w:val="24"/>
          <w:szCs w:val="24"/>
        </w:rPr>
      </w:pPr>
      <w:r w:rsidRPr="003A591A">
        <w:rPr>
          <w:sz w:val="24"/>
          <w:szCs w:val="24"/>
        </w:rPr>
        <w:t>35.</w:t>
      </w:r>
      <w:r w:rsidRPr="003A591A">
        <w:rPr>
          <w:sz w:val="24"/>
          <w:szCs w:val="24"/>
        </w:rPr>
        <w:tab/>
        <w:t>35.085,90 kn</w:t>
      </w:r>
      <w:r w:rsidRPr="003A591A">
        <w:rPr>
          <w:sz w:val="24"/>
          <w:szCs w:val="24"/>
        </w:rPr>
        <w:tab/>
        <w:t>- tražbina je priznata</w:t>
      </w:r>
    </w:p>
    <w:p w:rsidRPr="003A591A" w:rsidR="00A0696A" w:rsidP="003E4BE4" w:rsidRDefault="00A0696A">
      <w:pPr>
        <w:ind w:left="708"/>
        <w:jc w:val="both"/>
        <w:rPr>
          <w:sz w:val="24"/>
          <w:szCs w:val="24"/>
        </w:rPr>
      </w:pPr>
      <w:r w:rsidRPr="003A591A">
        <w:rPr>
          <w:sz w:val="24"/>
          <w:szCs w:val="24"/>
        </w:rPr>
        <w:t>Troškovi sanacije sjevernog zida južnog kraka pothodnika Vrbovec su priznati,jer je utvrđeno da ih je bilo potrebno izvesti (iako nema dokaz o tome da je ZM te radove platila izvođaču).</w:t>
      </w:r>
    </w:p>
    <w:p w:rsidRPr="003A591A" w:rsidR="00A0696A" w:rsidP="00A0696A" w:rsidRDefault="00A0696A">
      <w:pPr>
        <w:jc w:val="both"/>
        <w:rPr>
          <w:sz w:val="24"/>
          <w:szCs w:val="24"/>
        </w:rPr>
      </w:pPr>
      <w:r w:rsidRPr="003A591A">
        <w:rPr>
          <w:sz w:val="24"/>
          <w:szCs w:val="24"/>
        </w:rPr>
        <w:t>36.</w:t>
      </w:r>
      <w:r w:rsidRPr="003A591A">
        <w:rPr>
          <w:sz w:val="24"/>
          <w:szCs w:val="24"/>
        </w:rPr>
        <w:tab/>
        <w:t>527.251,59 kn</w:t>
      </w:r>
      <w:r w:rsidRPr="003A591A">
        <w:rPr>
          <w:sz w:val="24"/>
          <w:szCs w:val="24"/>
        </w:rPr>
        <w:tab/>
        <w:t>- tražbina nije priznata</w:t>
      </w:r>
    </w:p>
    <w:p w:rsidRPr="003A591A" w:rsidR="00A0696A" w:rsidP="003E4BE4" w:rsidRDefault="00A0696A">
      <w:pPr>
        <w:ind w:firstLine="708"/>
        <w:jc w:val="both"/>
        <w:rPr>
          <w:sz w:val="24"/>
          <w:szCs w:val="24"/>
        </w:rPr>
      </w:pPr>
      <w:r w:rsidRPr="003A591A">
        <w:rPr>
          <w:sz w:val="24"/>
          <w:szCs w:val="24"/>
        </w:rPr>
        <w:t xml:space="preserve">Tražbina radi izrade preostale izvedbene dokumentacije nije priznata, jer je sva dokumentacija naručena i isporučena od IGH. </w:t>
      </w:r>
    </w:p>
    <w:p w:rsidRPr="003A591A" w:rsidR="00A0696A" w:rsidP="003E4BE4" w:rsidRDefault="00A0696A">
      <w:pPr>
        <w:ind w:firstLine="708"/>
        <w:jc w:val="both"/>
        <w:rPr>
          <w:sz w:val="24"/>
          <w:szCs w:val="24"/>
        </w:rPr>
      </w:pPr>
      <w:r w:rsidRPr="003A591A">
        <w:rPr>
          <w:sz w:val="24"/>
          <w:szCs w:val="24"/>
        </w:rPr>
        <w:t>Ukoliko je bilo potrebno izraditi dodatne projekte mimo obvezama iz Ugovora, ZM za te troškove treba teretiti naručitelja.</w:t>
      </w:r>
    </w:p>
    <w:p w:rsidRPr="003A591A" w:rsidR="00A0696A" w:rsidP="003E4BE4" w:rsidRDefault="00A0696A">
      <w:pPr>
        <w:ind w:left="708"/>
        <w:jc w:val="both"/>
        <w:rPr>
          <w:sz w:val="24"/>
          <w:szCs w:val="24"/>
        </w:rPr>
      </w:pPr>
      <w:r w:rsidRPr="003A591A">
        <w:rPr>
          <w:sz w:val="24"/>
          <w:szCs w:val="24"/>
        </w:rPr>
        <w:lastRenderedPageBreak/>
        <w:t>Iz priložene dokumentacije je vidljivo da bi postojala maksimalno obveza HM u iznosu od 122.933,33 kn, ali niti taj se podatak nije mogao provjeriti na temelju vjerodostojne dokumentacije u HM.</w:t>
      </w:r>
    </w:p>
    <w:p w:rsidRPr="003A591A" w:rsidR="00A0696A" w:rsidP="00A0696A" w:rsidRDefault="00A0696A">
      <w:pPr>
        <w:jc w:val="both"/>
        <w:rPr>
          <w:sz w:val="24"/>
          <w:szCs w:val="24"/>
        </w:rPr>
      </w:pPr>
      <w:r w:rsidRPr="003A591A">
        <w:rPr>
          <w:sz w:val="24"/>
          <w:szCs w:val="24"/>
        </w:rPr>
        <w:t xml:space="preserve">37. </w:t>
      </w:r>
      <w:r w:rsidRPr="003A591A">
        <w:rPr>
          <w:sz w:val="24"/>
          <w:szCs w:val="24"/>
        </w:rPr>
        <w:tab/>
        <w:t>154.219,50 kn – tražbina je priznata</w:t>
      </w:r>
    </w:p>
    <w:p w:rsidRPr="003A591A" w:rsidR="00A0696A" w:rsidP="003E4BE4" w:rsidRDefault="00A0696A">
      <w:pPr>
        <w:ind w:left="708"/>
        <w:jc w:val="both"/>
        <w:rPr>
          <w:sz w:val="24"/>
          <w:szCs w:val="24"/>
        </w:rPr>
      </w:pPr>
      <w:r w:rsidRPr="003A591A">
        <w:rPr>
          <w:sz w:val="24"/>
          <w:szCs w:val="24"/>
        </w:rPr>
        <w:t>Troškovi ostalih probnih opterećenja za nadvožnjake koje je HM izvelo djelomično ili skoro u potpunosti su priznati u cijelosti, jer će daljnja probna opterećenja teretiti novog izvođača, nakon raskida ugovora sa HM (13.03.2018).</w:t>
      </w:r>
    </w:p>
    <w:p w:rsidRPr="003A591A" w:rsidR="00A0696A" w:rsidP="00A0696A" w:rsidRDefault="00A0696A">
      <w:pPr>
        <w:jc w:val="both"/>
        <w:rPr>
          <w:sz w:val="24"/>
          <w:szCs w:val="24"/>
        </w:rPr>
      </w:pPr>
      <w:r w:rsidRPr="003A591A">
        <w:rPr>
          <w:sz w:val="24"/>
          <w:szCs w:val="24"/>
        </w:rPr>
        <w:t xml:space="preserve">38. </w:t>
      </w:r>
      <w:r w:rsidRPr="003A591A">
        <w:rPr>
          <w:sz w:val="24"/>
          <w:szCs w:val="24"/>
        </w:rPr>
        <w:tab/>
        <w:t>1.713.766,17 kn – tražbina nije priznata</w:t>
      </w:r>
    </w:p>
    <w:p w:rsidRPr="003A591A" w:rsidR="00A0696A" w:rsidP="003E4BE4" w:rsidRDefault="00A0696A">
      <w:pPr>
        <w:ind w:left="708"/>
        <w:jc w:val="both"/>
        <w:rPr>
          <w:sz w:val="24"/>
          <w:szCs w:val="24"/>
        </w:rPr>
      </w:pPr>
      <w:r w:rsidRPr="003A591A">
        <w:rPr>
          <w:sz w:val="24"/>
          <w:szCs w:val="24"/>
        </w:rPr>
        <w:t>Tražbina nije priznata, jer se radi o uvjetnoj (potencijalnoj) tražbini po osnovi sudskog postupka COLAS HRVATSKA d.o.o. c/a ZM (P-2388/2018).</w:t>
      </w:r>
    </w:p>
    <w:p w:rsidRPr="003A591A" w:rsidR="00A0696A" w:rsidP="003E4BE4" w:rsidRDefault="00A0696A">
      <w:pPr>
        <w:ind w:left="708"/>
        <w:jc w:val="both"/>
        <w:rPr>
          <w:sz w:val="24"/>
          <w:szCs w:val="24"/>
        </w:rPr>
      </w:pPr>
      <w:r w:rsidRPr="003A591A">
        <w:rPr>
          <w:sz w:val="24"/>
          <w:szCs w:val="24"/>
        </w:rPr>
        <w:t>(Napomena: COLAS HRVATSKA d.o.o. je u stečajnom postupku prijavilo tražbinu u iznosu od 1.708.852,44, koja je od strane stečajnog upravitelja priznata, pa treba utvrditi da li se radi o istoj tražbini).</w:t>
      </w:r>
    </w:p>
    <w:p w:rsidRPr="003A591A" w:rsidR="00A0696A" w:rsidP="00A0696A" w:rsidRDefault="00A0696A">
      <w:pPr>
        <w:jc w:val="both"/>
        <w:rPr>
          <w:sz w:val="24"/>
          <w:szCs w:val="24"/>
        </w:rPr>
      </w:pPr>
      <w:r w:rsidRPr="003A591A">
        <w:rPr>
          <w:sz w:val="24"/>
          <w:szCs w:val="24"/>
        </w:rPr>
        <w:t>39.</w:t>
      </w:r>
      <w:r w:rsidRPr="003A591A">
        <w:rPr>
          <w:sz w:val="24"/>
          <w:szCs w:val="24"/>
        </w:rPr>
        <w:tab/>
        <w:t>2.363.675,28 kn – tražbina nije priznata</w:t>
      </w:r>
    </w:p>
    <w:p w:rsidRPr="003A591A" w:rsidR="00A0696A" w:rsidP="003E4BE4" w:rsidRDefault="00A0696A">
      <w:pPr>
        <w:ind w:left="708"/>
        <w:jc w:val="both"/>
        <w:rPr>
          <w:sz w:val="24"/>
          <w:szCs w:val="24"/>
        </w:rPr>
      </w:pPr>
      <w:r w:rsidRPr="003A591A">
        <w:rPr>
          <w:sz w:val="24"/>
          <w:szCs w:val="24"/>
        </w:rPr>
        <w:t>Tražbina nije priznata, jer se radi o uvjetnoj (potencijalnoj) tražbini po osnovi sudskog postupka CROTAL d.o.o. i JET-SET d.o.o. c/a ZM (P-2754).</w:t>
      </w:r>
    </w:p>
    <w:p w:rsidRPr="003A591A" w:rsidR="00A0696A" w:rsidP="003E4BE4" w:rsidRDefault="00A0696A">
      <w:pPr>
        <w:ind w:firstLine="708"/>
        <w:jc w:val="both"/>
        <w:rPr>
          <w:sz w:val="24"/>
          <w:szCs w:val="24"/>
        </w:rPr>
      </w:pPr>
      <w:r w:rsidRPr="003A591A">
        <w:rPr>
          <w:sz w:val="24"/>
          <w:szCs w:val="24"/>
        </w:rPr>
        <w:t>CROTAL d.o.o. i JET-SET d.o.o nisu prijavili tražbinu u stečajnom postupku.</w:t>
      </w:r>
    </w:p>
    <w:p w:rsidRPr="003A591A" w:rsidR="00A0696A" w:rsidP="00A0696A" w:rsidRDefault="00A0696A">
      <w:pPr>
        <w:jc w:val="both"/>
        <w:rPr>
          <w:sz w:val="24"/>
          <w:szCs w:val="24"/>
        </w:rPr>
      </w:pPr>
      <w:r w:rsidRPr="003A591A">
        <w:rPr>
          <w:sz w:val="24"/>
          <w:szCs w:val="24"/>
        </w:rPr>
        <w:t>40.</w:t>
      </w:r>
      <w:r w:rsidRPr="003A591A">
        <w:rPr>
          <w:sz w:val="24"/>
          <w:szCs w:val="24"/>
        </w:rPr>
        <w:tab/>
        <w:t>72.691,17 kn – tražbina nije priznata</w:t>
      </w:r>
    </w:p>
    <w:p w:rsidRPr="003A591A" w:rsidR="00A0696A" w:rsidP="003E4BE4" w:rsidRDefault="00A0696A">
      <w:pPr>
        <w:ind w:left="708"/>
        <w:jc w:val="both"/>
        <w:rPr>
          <w:sz w:val="24"/>
          <w:szCs w:val="24"/>
        </w:rPr>
      </w:pPr>
      <w:r w:rsidRPr="003A591A">
        <w:rPr>
          <w:sz w:val="24"/>
          <w:szCs w:val="24"/>
        </w:rPr>
        <w:t>Tražbina nije priznata, jer se radi o uvjetnoj (potencijalnoj) tražbini po osnovi sudskog postupka SKORA NADICE (Pn-3053/18).</w:t>
      </w:r>
    </w:p>
    <w:p w:rsidRPr="003A591A" w:rsidR="00A0696A" w:rsidP="003E4BE4" w:rsidRDefault="00A0696A">
      <w:pPr>
        <w:ind w:firstLine="708"/>
        <w:jc w:val="both"/>
        <w:rPr>
          <w:sz w:val="24"/>
          <w:szCs w:val="24"/>
        </w:rPr>
      </w:pPr>
      <w:r w:rsidRPr="003A591A">
        <w:rPr>
          <w:sz w:val="24"/>
          <w:szCs w:val="24"/>
        </w:rPr>
        <w:t>Skora Nadica nije prijavila tražbinu u stečajnom postupku.</w:t>
      </w:r>
    </w:p>
    <w:p w:rsidRPr="003A591A" w:rsidR="00A0696A" w:rsidP="00A0696A" w:rsidRDefault="00A0696A">
      <w:pPr>
        <w:jc w:val="both"/>
        <w:rPr>
          <w:sz w:val="24"/>
          <w:szCs w:val="24"/>
        </w:rPr>
      </w:pPr>
      <w:r w:rsidRPr="003A591A">
        <w:rPr>
          <w:sz w:val="24"/>
          <w:szCs w:val="24"/>
        </w:rPr>
        <w:t>41.</w:t>
      </w:r>
      <w:r w:rsidRPr="003A591A">
        <w:rPr>
          <w:sz w:val="24"/>
          <w:szCs w:val="24"/>
        </w:rPr>
        <w:tab/>
        <w:t>607.707,14 kn – tražbina nije priznata</w:t>
      </w:r>
    </w:p>
    <w:p w:rsidRPr="003A591A" w:rsidR="00A0696A" w:rsidP="003E4BE4" w:rsidRDefault="00A0696A">
      <w:pPr>
        <w:ind w:left="708"/>
        <w:jc w:val="both"/>
        <w:rPr>
          <w:sz w:val="24"/>
          <w:szCs w:val="24"/>
        </w:rPr>
      </w:pPr>
      <w:r w:rsidRPr="003A591A">
        <w:rPr>
          <w:sz w:val="24"/>
          <w:szCs w:val="24"/>
        </w:rPr>
        <w:t>Tražbina nije priznata, jer se radi o uvjetnoj (potencijalnoj) tražbini po osnovi sudskog postupka MAAČ GRADNJA d.o.o. (P-1588/2018).</w:t>
      </w:r>
    </w:p>
    <w:p w:rsidRPr="003A591A" w:rsidR="00A0696A" w:rsidP="003E4BE4" w:rsidRDefault="00A0696A">
      <w:pPr>
        <w:ind w:left="708"/>
        <w:jc w:val="both"/>
        <w:rPr>
          <w:sz w:val="24"/>
          <w:szCs w:val="24"/>
        </w:rPr>
      </w:pPr>
      <w:r w:rsidRPr="003A591A">
        <w:rPr>
          <w:sz w:val="24"/>
          <w:szCs w:val="24"/>
        </w:rPr>
        <w:t>(Napomena: MAAČ GRADNJA d.o.o. je u stečajnom postupku prijavila tražbinu u iznosu od 601.218,91 kn, pa treba utvrditi da li se radi o istoj tražbini).</w:t>
      </w:r>
    </w:p>
    <w:p w:rsidRPr="003A591A" w:rsidR="00A0696A" w:rsidP="00A0696A" w:rsidRDefault="00A0696A">
      <w:pPr>
        <w:jc w:val="both"/>
        <w:rPr>
          <w:sz w:val="24"/>
          <w:szCs w:val="24"/>
        </w:rPr>
      </w:pPr>
      <w:r w:rsidRPr="003A591A">
        <w:rPr>
          <w:sz w:val="24"/>
          <w:szCs w:val="24"/>
        </w:rPr>
        <w:t>42.</w:t>
      </w:r>
      <w:r w:rsidRPr="003A591A">
        <w:rPr>
          <w:sz w:val="24"/>
          <w:szCs w:val="24"/>
        </w:rPr>
        <w:tab/>
        <w:t>417.633,71 kn – tražbina nije priznata</w:t>
      </w:r>
    </w:p>
    <w:p w:rsidRPr="003A591A" w:rsidR="00A0696A" w:rsidP="003E4BE4" w:rsidRDefault="00A0696A">
      <w:pPr>
        <w:ind w:left="708"/>
        <w:jc w:val="both"/>
        <w:rPr>
          <w:sz w:val="24"/>
          <w:szCs w:val="24"/>
        </w:rPr>
      </w:pPr>
      <w:r w:rsidRPr="003A591A">
        <w:rPr>
          <w:sz w:val="24"/>
          <w:szCs w:val="24"/>
        </w:rPr>
        <w:t>Tražbina nije priznata, jer se radi o uvjetnoj (potencijalnoj) tražbini po osnovi sudskog postupka IVANA PETROVIĆA (Ovr-3350/2018).</w:t>
      </w:r>
    </w:p>
    <w:p w:rsidRPr="003A591A" w:rsidR="00A0696A" w:rsidP="00A0696A" w:rsidRDefault="00A0696A">
      <w:pPr>
        <w:jc w:val="both"/>
        <w:rPr>
          <w:sz w:val="24"/>
          <w:szCs w:val="24"/>
        </w:rPr>
      </w:pPr>
      <w:r w:rsidRPr="003A591A">
        <w:rPr>
          <w:sz w:val="24"/>
          <w:szCs w:val="24"/>
        </w:rPr>
        <w:t>43.</w:t>
      </w:r>
      <w:r w:rsidRPr="003A591A">
        <w:rPr>
          <w:sz w:val="24"/>
          <w:szCs w:val="24"/>
        </w:rPr>
        <w:tab/>
        <w:t>54.216,26 kn</w:t>
      </w:r>
      <w:r w:rsidRPr="003A591A">
        <w:rPr>
          <w:sz w:val="24"/>
          <w:szCs w:val="24"/>
        </w:rPr>
        <w:tab/>
        <w:t>- tražbina nije priznata</w:t>
      </w:r>
    </w:p>
    <w:p w:rsidRPr="003A591A" w:rsidR="00A0696A" w:rsidP="003E4BE4" w:rsidRDefault="00A0696A">
      <w:pPr>
        <w:ind w:left="708"/>
        <w:jc w:val="both"/>
        <w:rPr>
          <w:sz w:val="24"/>
          <w:szCs w:val="24"/>
        </w:rPr>
      </w:pPr>
      <w:r w:rsidRPr="003A591A">
        <w:rPr>
          <w:sz w:val="24"/>
          <w:szCs w:val="24"/>
        </w:rPr>
        <w:t>Tražbina nije priznata, jer se radi o uvjetnoj (potencijalnoj) tražbini po osnovi sudskog postupka TERMOGRADNJA BAKOVIĆ d.o.o. c/a ZM (Povrv-3754/2018).</w:t>
      </w:r>
    </w:p>
    <w:p w:rsidRPr="003A591A" w:rsidR="00A0696A" w:rsidP="003E4BE4" w:rsidRDefault="00A0696A">
      <w:pPr>
        <w:ind w:left="708"/>
        <w:jc w:val="both"/>
        <w:rPr>
          <w:sz w:val="24"/>
          <w:szCs w:val="24"/>
        </w:rPr>
      </w:pPr>
      <w:r w:rsidRPr="003A591A">
        <w:rPr>
          <w:sz w:val="24"/>
          <w:szCs w:val="24"/>
        </w:rPr>
        <w:t>(Napomena: TERMOGRADNJA BAKOVIĆ d.o.o. je nepravomoćno izgubilo spor, a tražbinu nije prijavilo u stečajnom postupku).</w:t>
      </w:r>
    </w:p>
    <w:p w:rsidRPr="003A591A" w:rsidR="00A0696A" w:rsidP="00A0696A" w:rsidRDefault="00A0696A">
      <w:pPr>
        <w:jc w:val="both"/>
        <w:rPr>
          <w:sz w:val="24"/>
          <w:szCs w:val="24"/>
        </w:rPr>
      </w:pPr>
      <w:r w:rsidRPr="003A591A">
        <w:rPr>
          <w:sz w:val="24"/>
          <w:szCs w:val="24"/>
        </w:rPr>
        <w:t>44.</w:t>
      </w:r>
      <w:r w:rsidRPr="003A591A">
        <w:rPr>
          <w:sz w:val="24"/>
          <w:szCs w:val="24"/>
        </w:rPr>
        <w:tab/>
        <w:t>1.204.044,53 kn – tražbina nije priznata</w:t>
      </w:r>
    </w:p>
    <w:p w:rsidRPr="003A591A" w:rsidR="00A0696A" w:rsidP="003E4BE4" w:rsidRDefault="00A0696A">
      <w:pPr>
        <w:ind w:left="708"/>
        <w:jc w:val="both"/>
        <w:rPr>
          <w:sz w:val="24"/>
          <w:szCs w:val="24"/>
        </w:rPr>
      </w:pPr>
      <w:r w:rsidRPr="003A591A">
        <w:rPr>
          <w:sz w:val="24"/>
          <w:szCs w:val="24"/>
        </w:rPr>
        <w:lastRenderedPageBreak/>
        <w:t>Tražbina nije priznata, jer se radi o uvjetnoj tražbini na ime potraživanja po osnovi ugovorne kazne za kašnjenje s izvođenjem radova na projektu DE-NOX postrojenje bloka 2 na Termoelektrani Plomin.</w:t>
      </w:r>
    </w:p>
    <w:p w:rsidRPr="003A591A" w:rsidR="00A0696A" w:rsidP="003E4BE4" w:rsidRDefault="00A0696A">
      <w:pPr>
        <w:ind w:left="708"/>
        <w:jc w:val="both"/>
        <w:rPr>
          <w:sz w:val="24"/>
          <w:szCs w:val="24"/>
        </w:rPr>
      </w:pPr>
      <w:r w:rsidRPr="003A591A">
        <w:rPr>
          <w:sz w:val="24"/>
          <w:szCs w:val="24"/>
        </w:rPr>
        <w:t>Iz priložene dokumentacije se ne može utvrditi da je pokrenut bilo kakav pravni postupak, niti da je donesena bilo kakva pravna odluka kojom bi bilo utvrđen kašnjenje i odgovornost HM za kašnjenje.</w:t>
      </w:r>
    </w:p>
    <w:p w:rsidRPr="003A591A" w:rsidR="00A0696A" w:rsidP="003E4BE4" w:rsidRDefault="00A0696A">
      <w:pPr>
        <w:ind w:firstLine="708"/>
        <w:jc w:val="both"/>
        <w:rPr>
          <w:sz w:val="24"/>
          <w:szCs w:val="24"/>
        </w:rPr>
      </w:pPr>
      <w:r w:rsidRPr="003A591A">
        <w:rPr>
          <w:sz w:val="24"/>
          <w:szCs w:val="24"/>
        </w:rPr>
        <w:t>(Napomena: veći dio dokumentacije je predan na engleskom jeziku, a kasnije je dostavljen prijevod).</w:t>
      </w:r>
    </w:p>
    <w:p w:rsidRPr="003A591A" w:rsidR="00A0696A" w:rsidP="003E4BE4" w:rsidRDefault="00A0696A">
      <w:pPr>
        <w:ind w:left="708"/>
        <w:jc w:val="both"/>
        <w:rPr>
          <w:sz w:val="24"/>
          <w:szCs w:val="24"/>
        </w:rPr>
      </w:pPr>
      <w:r w:rsidRPr="003A591A">
        <w:rPr>
          <w:sz w:val="24"/>
          <w:szCs w:val="24"/>
        </w:rPr>
        <w:t>Ugovorna kazna u iznosu od 1.204.044,53 kn je bila predmet Sporazuma o nagodbi sklopljen 29.10.2019. između ZM i General Electric Hrvatska d.o.o. i prijavljena je i kao tražbina pod rednim brojem 45.</w:t>
      </w:r>
    </w:p>
    <w:p w:rsidRPr="003A591A" w:rsidR="00A0696A" w:rsidP="00A0696A" w:rsidRDefault="00A0696A">
      <w:pPr>
        <w:jc w:val="both"/>
        <w:rPr>
          <w:sz w:val="24"/>
          <w:szCs w:val="24"/>
        </w:rPr>
      </w:pPr>
      <w:r w:rsidRPr="003A591A">
        <w:rPr>
          <w:sz w:val="24"/>
          <w:szCs w:val="24"/>
        </w:rPr>
        <w:t>45.</w:t>
      </w:r>
      <w:r w:rsidRPr="003A591A">
        <w:rPr>
          <w:sz w:val="24"/>
          <w:szCs w:val="24"/>
        </w:rPr>
        <w:tab/>
        <w:t>3.164.137,92 kn – tražbina nije priznata</w:t>
      </w:r>
    </w:p>
    <w:p w:rsidRPr="003A591A" w:rsidR="00A0696A" w:rsidP="003E4BE4" w:rsidRDefault="00A0696A">
      <w:pPr>
        <w:ind w:left="708"/>
        <w:jc w:val="both"/>
        <w:rPr>
          <w:sz w:val="24"/>
          <w:szCs w:val="24"/>
        </w:rPr>
      </w:pPr>
      <w:r w:rsidRPr="003A591A">
        <w:rPr>
          <w:sz w:val="24"/>
          <w:szCs w:val="24"/>
        </w:rPr>
        <w:t>Tražbina nije priznata, jer se radi o uvjetnoj tražbini na ime potraživanja po osnovi naknade štete radi kašnjenja s izvođenjem radova na projektu DE-NOX postrojenje bloka 2 na Termoelektrani Plomin.</w:t>
      </w:r>
    </w:p>
    <w:p w:rsidRPr="003A591A" w:rsidR="00A0696A" w:rsidP="003E4BE4" w:rsidRDefault="00A0696A">
      <w:pPr>
        <w:ind w:left="708"/>
        <w:jc w:val="both"/>
        <w:rPr>
          <w:sz w:val="24"/>
          <w:szCs w:val="24"/>
        </w:rPr>
      </w:pPr>
      <w:r w:rsidRPr="003A591A">
        <w:rPr>
          <w:sz w:val="24"/>
          <w:szCs w:val="24"/>
        </w:rPr>
        <w:t>Iz priložene dokumentacije se ne može utvrditi da je pokrenut bilo kakav pravni postupak, niti da je donesena bilo kakva pravna odluka.</w:t>
      </w:r>
    </w:p>
    <w:p w:rsidRPr="003A591A" w:rsidR="00A0696A" w:rsidP="003E4BE4" w:rsidRDefault="00A0696A">
      <w:pPr>
        <w:ind w:firstLine="708"/>
        <w:jc w:val="both"/>
        <w:rPr>
          <w:sz w:val="24"/>
          <w:szCs w:val="24"/>
        </w:rPr>
      </w:pPr>
      <w:r w:rsidRPr="003A591A">
        <w:rPr>
          <w:sz w:val="24"/>
          <w:szCs w:val="24"/>
        </w:rPr>
        <w:t>Priložen je Sporazum o nagodbi sklopljen 29.10.2019. između ZM i General Electric Hrvatska d.o.o. bez sudjelovanja HM.</w:t>
      </w:r>
    </w:p>
    <w:p w:rsidRPr="003A591A" w:rsidR="00A0696A" w:rsidP="003E4BE4" w:rsidRDefault="00A0696A">
      <w:pPr>
        <w:ind w:firstLine="708"/>
        <w:jc w:val="both"/>
        <w:rPr>
          <w:sz w:val="24"/>
          <w:szCs w:val="24"/>
        </w:rPr>
      </w:pPr>
      <w:r w:rsidRPr="003A591A">
        <w:rPr>
          <w:sz w:val="24"/>
          <w:szCs w:val="24"/>
        </w:rPr>
        <w:t>(Napomena: veći dio dokumentacije je predan na engleskom jeziku, a kasnije je dostavljen djelomični prijevod).</w:t>
      </w:r>
    </w:p>
    <w:p w:rsidRPr="003A591A" w:rsidR="00FC3AE8" w:rsidP="004A0733" w:rsidRDefault="00FC3AE8">
      <w:pPr>
        <w:jc w:val="both"/>
        <w:rPr>
          <w:bCs/>
          <w:sz w:val="24"/>
          <w:szCs w:val="24"/>
        </w:rPr>
      </w:pPr>
      <w:r w:rsidRPr="003A591A">
        <w:rPr>
          <w:bCs/>
          <w:sz w:val="24"/>
          <w:szCs w:val="24"/>
        </w:rPr>
        <w:t xml:space="preserve"> </w:t>
      </w:r>
    </w:p>
    <w:p w:rsidRPr="003A591A" w:rsidR="00E04F6A" w:rsidP="00957E20" w:rsidRDefault="00E04F6A">
      <w:pPr>
        <w:jc w:val="both"/>
        <w:rPr>
          <w:bCs/>
          <w:sz w:val="24"/>
          <w:szCs w:val="24"/>
        </w:rPr>
      </w:pPr>
      <w:r w:rsidRPr="003A591A">
        <w:rPr>
          <w:bCs/>
          <w:sz w:val="24"/>
          <w:szCs w:val="24"/>
        </w:rPr>
        <w:t xml:space="preserve">Stečajni upravitelj se obvezuje u roku od 3 dana od današnjeg ročišta dostaviti očitovanje u dijelu osporenih tražbina vjerovnika ZAGREB-MONTAŽA na način da će se očitovati u kojem iznosu su osporene tražbine i </w:t>
      </w:r>
      <w:r w:rsidRPr="003A591A" w:rsidR="00C9424C">
        <w:rPr>
          <w:bCs/>
          <w:sz w:val="24"/>
          <w:szCs w:val="24"/>
        </w:rPr>
        <w:t>pod kojim broj</w:t>
      </w:r>
      <w:r w:rsidRPr="003A591A" w:rsidR="003D544A">
        <w:rPr>
          <w:bCs/>
          <w:sz w:val="24"/>
          <w:szCs w:val="24"/>
        </w:rPr>
        <w:t>em temeljene na ovršnoj ispravi</w:t>
      </w:r>
    </w:p>
    <w:p w:rsidRPr="003A591A" w:rsidR="00E04F6A" w:rsidP="00957E20" w:rsidRDefault="00E04F6A">
      <w:pPr>
        <w:jc w:val="both"/>
        <w:rPr>
          <w:bCs/>
          <w:sz w:val="24"/>
          <w:szCs w:val="24"/>
        </w:rPr>
      </w:pPr>
    </w:p>
    <w:p w:rsidRPr="003A591A" w:rsidR="00105BC1" w:rsidP="00957E20" w:rsidRDefault="008F1945">
      <w:pPr>
        <w:jc w:val="both"/>
        <w:rPr>
          <w:bCs/>
          <w:sz w:val="24"/>
          <w:szCs w:val="24"/>
        </w:rPr>
      </w:pPr>
      <w:r w:rsidRPr="003A591A">
        <w:rPr>
          <w:bCs/>
          <w:sz w:val="24"/>
          <w:szCs w:val="24"/>
        </w:rPr>
        <w:t>Stečajni upravitelj se obvezuje u roku od 3 dana od današnjeg ročišta dostaviti očitovanje u dijelu osporenih tražbina vjerovnika pod rednim brojem 92 - KAMEN SIRAČ d.d., Ilica 251, Zagreb</w:t>
      </w:r>
    </w:p>
    <w:p w:rsidRPr="003A591A" w:rsidR="008F1945" w:rsidP="00957E20" w:rsidRDefault="008F1945">
      <w:pPr>
        <w:jc w:val="both"/>
        <w:rPr>
          <w:bCs/>
          <w:sz w:val="24"/>
          <w:szCs w:val="24"/>
        </w:rPr>
      </w:pPr>
    </w:p>
    <w:p w:rsidRPr="003A591A" w:rsidR="00F16045" w:rsidP="00957E20" w:rsidRDefault="00FB05DE">
      <w:pPr>
        <w:jc w:val="both"/>
        <w:rPr>
          <w:bCs/>
          <w:sz w:val="24"/>
          <w:szCs w:val="24"/>
        </w:rPr>
      </w:pPr>
      <w:r w:rsidRPr="003A591A">
        <w:rPr>
          <w:bCs/>
          <w:sz w:val="24"/>
          <w:szCs w:val="24"/>
        </w:rPr>
        <w:t xml:space="preserve">Za vjerovnika pod rednim brojem 101 - </w:t>
      </w:r>
      <w:r w:rsidRPr="003A591A" w:rsidR="00F018F8">
        <w:rPr>
          <w:bCs/>
          <w:sz w:val="24"/>
          <w:szCs w:val="24"/>
        </w:rPr>
        <w:t>PRIVREDNA BANKA ZAGREB d.d.</w:t>
      </w:r>
      <w:r w:rsidRPr="003A591A">
        <w:rPr>
          <w:bCs/>
          <w:sz w:val="24"/>
          <w:szCs w:val="24"/>
        </w:rPr>
        <w:t>, Radnička cesta 50, Zagreb</w:t>
      </w:r>
      <w:r w:rsidRPr="003A591A" w:rsidR="00F018F8">
        <w:rPr>
          <w:bCs/>
          <w:sz w:val="24"/>
          <w:szCs w:val="24"/>
        </w:rPr>
        <w:t>, stečajni upravite</w:t>
      </w:r>
      <w:r w:rsidRPr="003A591A">
        <w:rPr>
          <w:bCs/>
          <w:sz w:val="24"/>
          <w:szCs w:val="24"/>
        </w:rPr>
        <w:t>l</w:t>
      </w:r>
      <w:r w:rsidR="00EB5189">
        <w:rPr>
          <w:bCs/>
          <w:sz w:val="24"/>
          <w:szCs w:val="24"/>
        </w:rPr>
        <w:t xml:space="preserve">j se očituje o osporenom iznosu, </w:t>
      </w:r>
      <w:r w:rsidRPr="003A591A">
        <w:rPr>
          <w:bCs/>
          <w:sz w:val="24"/>
          <w:szCs w:val="24"/>
        </w:rPr>
        <w:t xml:space="preserve">te </w:t>
      </w:r>
      <w:r w:rsidRPr="003A591A" w:rsidR="00747053">
        <w:rPr>
          <w:bCs/>
          <w:sz w:val="24"/>
          <w:szCs w:val="24"/>
        </w:rPr>
        <w:t xml:space="preserve">dodatno </w:t>
      </w:r>
      <w:r w:rsidRPr="003A591A">
        <w:rPr>
          <w:bCs/>
          <w:sz w:val="24"/>
          <w:szCs w:val="24"/>
        </w:rPr>
        <w:t>pojašnjava da se</w:t>
      </w:r>
      <w:r w:rsidRPr="003A591A" w:rsidR="000B2202">
        <w:rPr>
          <w:bCs/>
          <w:sz w:val="24"/>
          <w:szCs w:val="24"/>
        </w:rPr>
        <w:t xml:space="preserve"> radi o uvjetnoj tražb</w:t>
      </w:r>
      <w:r w:rsidRPr="003A591A">
        <w:rPr>
          <w:bCs/>
          <w:sz w:val="24"/>
          <w:szCs w:val="24"/>
        </w:rPr>
        <w:t>ini koja može nastati s naslova izdanih garancija.</w:t>
      </w:r>
      <w:r w:rsidRPr="003A591A" w:rsidR="0066743B">
        <w:rPr>
          <w:bCs/>
          <w:sz w:val="24"/>
          <w:szCs w:val="24"/>
        </w:rPr>
        <w:t xml:space="preserve"> </w:t>
      </w:r>
    </w:p>
    <w:p w:rsidRPr="003A591A" w:rsidR="00FB05DE" w:rsidP="00957E20" w:rsidRDefault="0066743B">
      <w:pPr>
        <w:jc w:val="both"/>
        <w:rPr>
          <w:bCs/>
          <w:sz w:val="24"/>
          <w:szCs w:val="24"/>
        </w:rPr>
      </w:pPr>
      <w:r w:rsidRPr="003A591A">
        <w:rPr>
          <w:bCs/>
          <w:sz w:val="24"/>
          <w:szCs w:val="24"/>
        </w:rPr>
        <w:t>Radi se o uvjetnoj tražbini s osnova garancije, banka ni</w:t>
      </w:r>
      <w:r w:rsidRPr="003A591A" w:rsidR="00F16045">
        <w:rPr>
          <w:bCs/>
          <w:sz w:val="24"/>
          <w:szCs w:val="24"/>
        </w:rPr>
        <w:t>j</w:t>
      </w:r>
      <w:r w:rsidRPr="003A591A">
        <w:rPr>
          <w:bCs/>
          <w:sz w:val="24"/>
          <w:szCs w:val="24"/>
        </w:rPr>
        <w:t>e izvrš</w:t>
      </w:r>
      <w:r w:rsidR="00EB5189">
        <w:rPr>
          <w:bCs/>
          <w:sz w:val="24"/>
          <w:szCs w:val="24"/>
        </w:rPr>
        <w:t xml:space="preserve">ila plaćanje po tim garancijama, </w:t>
      </w:r>
      <w:r w:rsidRPr="003A591A">
        <w:rPr>
          <w:bCs/>
          <w:sz w:val="24"/>
          <w:szCs w:val="24"/>
        </w:rPr>
        <w:t>te u ovom trenutku nema ni podataka da li će banka izvršiti plaćanja</w:t>
      </w:r>
      <w:r w:rsidR="00EB5189">
        <w:rPr>
          <w:bCs/>
          <w:sz w:val="24"/>
          <w:szCs w:val="24"/>
        </w:rPr>
        <w:t>,</w:t>
      </w:r>
      <w:r w:rsidRPr="003A591A">
        <w:rPr>
          <w:bCs/>
          <w:sz w:val="24"/>
          <w:szCs w:val="24"/>
        </w:rPr>
        <w:t xml:space="preserve"> te se ustvari radi o zahtjevu iz čl. 143</w:t>
      </w:r>
    </w:p>
    <w:p w:rsidRPr="003A591A" w:rsidR="00105BC1" w:rsidP="00957E20" w:rsidRDefault="00105BC1">
      <w:pPr>
        <w:jc w:val="both"/>
        <w:rPr>
          <w:bCs/>
          <w:sz w:val="24"/>
          <w:szCs w:val="24"/>
        </w:rPr>
      </w:pPr>
    </w:p>
    <w:p w:rsidRPr="003A591A" w:rsidR="00105BC1" w:rsidP="00957E20" w:rsidRDefault="00105BC1">
      <w:pPr>
        <w:jc w:val="both"/>
        <w:rPr>
          <w:bCs/>
          <w:sz w:val="24"/>
          <w:szCs w:val="24"/>
        </w:rPr>
      </w:pPr>
      <w:r w:rsidRPr="003A591A">
        <w:rPr>
          <w:bCs/>
          <w:sz w:val="24"/>
          <w:szCs w:val="24"/>
        </w:rPr>
        <w:t>Za vjerovnika pod rednim brojem 113</w:t>
      </w:r>
      <w:r w:rsidRPr="003A591A" w:rsidR="00BA2C74">
        <w:rPr>
          <w:bCs/>
          <w:sz w:val="24"/>
          <w:szCs w:val="24"/>
        </w:rPr>
        <w:t xml:space="preserve"> - CENTAR ISTOK d.o.o. Zagreb</w:t>
      </w:r>
      <w:r w:rsidRPr="003A591A" w:rsidR="00517646">
        <w:rPr>
          <w:bCs/>
          <w:sz w:val="24"/>
          <w:szCs w:val="24"/>
        </w:rPr>
        <w:t>,</w:t>
      </w:r>
      <w:r w:rsidRPr="003A591A" w:rsidR="00BA2C74">
        <w:rPr>
          <w:bCs/>
          <w:sz w:val="24"/>
          <w:szCs w:val="24"/>
        </w:rPr>
        <w:t xml:space="preserve"> Savska cesta 58 (CROATIADOM d.o.o.)</w:t>
      </w:r>
      <w:r w:rsidRPr="003A591A">
        <w:rPr>
          <w:bCs/>
          <w:sz w:val="24"/>
          <w:szCs w:val="24"/>
        </w:rPr>
        <w:t xml:space="preserve"> i 118</w:t>
      </w:r>
      <w:r w:rsidRPr="003A591A" w:rsidR="00BA2C74">
        <w:rPr>
          <w:bCs/>
          <w:sz w:val="24"/>
          <w:szCs w:val="24"/>
        </w:rPr>
        <w:t xml:space="preserve"> -</w:t>
      </w:r>
      <w:r w:rsidRPr="003A591A" w:rsidR="009C38F9">
        <w:rPr>
          <w:bCs/>
          <w:sz w:val="24"/>
          <w:szCs w:val="24"/>
        </w:rPr>
        <w:t xml:space="preserve"> </w:t>
      </w:r>
      <w:r w:rsidRPr="003A591A" w:rsidR="00BA2C74">
        <w:rPr>
          <w:bCs/>
          <w:sz w:val="24"/>
          <w:szCs w:val="24"/>
        </w:rPr>
        <w:t xml:space="preserve"> </w:t>
      </w:r>
      <w:r w:rsidRPr="003A591A" w:rsidR="009C38F9">
        <w:rPr>
          <w:bCs/>
          <w:sz w:val="24"/>
          <w:szCs w:val="24"/>
        </w:rPr>
        <w:t>PRODUKT d.o.o., Vrbanićeva 50, Zagreb,</w:t>
      </w:r>
      <w:r w:rsidRPr="003A591A">
        <w:rPr>
          <w:bCs/>
          <w:sz w:val="24"/>
          <w:szCs w:val="24"/>
        </w:rPr>
        <w:t xml:space="preserve"> stečajni upravitelj ostaje kod osporavanja</w:t>
      </w:r>
      <w:r w:rsidRPr="003A591A" w:rsidR="00517646">
        <w:rPr>
          <w:bCs/>
          <w:sz w:val="24"/>
          <w:szCs w:val="24"/>
        </w:rPr>
        <w:t>,</w:t>
      </w:r>
      <w:r w:rsidRPr="003A591A">
        <w:rPr>
          <w:bCs/>
          <w:sz w:val="24"/>
          <w:szCs w:val="24"/>
        </w:rPr>
        <w:t xml:space="preserve"> te</w:t>
      </w:r>
      <w:r w:rsidRPr="003A591A" w:rsidR="0056475A">
        <w:rPr>
          <w:bCs/>
          <w:sz w:val="24"/>
          <w:szCs w:val="24"/>
        </w:rPr>
        <w:t xml:space="preserve"> će u ro</w:t>
      </w:r>
      <w:r w:rsidRPr="003A591A">
        <w:rPr>
          <w:bCs/>
          <w:sz w:val="24"/>
          <w:szCs w:val="24"/>
        </w:rPr>
        <w:t>ku od 3 dana podneskom specificirano obrazložiti svoje osporavan</w:t>
      </w:r>
      <w:r w:rsidRPr="003A591A" w:rsidR="00D96713">
        <w:rPr>
          <w:bCs/>
          <w:sz w:val="24"/>
          <w:szCs w:val="24"/>
        </w:rPr>
        <w:t>je</w:t>
      </w:r>
    </w:p>
    <w:p w:rsidRPr="003A591A" w:rsidR="005B7685" w:rsidP="00957E20" w:rsidRDefault="005B7685">
      <w:pPr>
        <w:jc w:val="both"/>
        <w:rPr>
          <w:bCs/>
          <w:sz w:val="24"/>
          <w:szCs w:val="24"/>
        </w:rPr>
      </w:pPr>
    </w:p>
    <w:p w:rsidRPr="003A591A" w:rsidR="005B7685" w:rsidP="00957E20" w:rsidRDefault="005B7685">
      <w:pPr>
        <w:jc w:val="both"/>
        <w:rPr>
          <w:bCs/>
          <w:sz w:val="24"/>
          <w:szCs w:val="24"/>
        </w:rPr>
      </w:pPr>
      <w:r w:rsidRPr="003A591A">
        <w:rPr>
          <w:bCs/>
          <w:sz w:val="24"/>
          <w:szCs w:val="24"/>
        </w:rPr>
        <w:lastRenderedPageBreak/>
        <w:t>Vjerovniku pod rednim brojem 177 - LUKAČEVIĆ IVICA, stečajni upravitelj osporava potra</w:t>
      </w:r>
      <w:r w:rsidRPr="003A591A" w:rsidR="00014505">
        <w:rPr>
          <w:bCs/>
          <w:sz w:val="24"/>
          <w:szCs w:val="24"/>
        </w:rPr>
        <w:t>ž</w:t>
      </w:r>
      <w:r w:rsidRPr="003A591A" w:rsidR="00E124B8">
        <w:rPr>
          <w:bCs/>
          <w:sz w:val="24"/>
          <w:szCs w:val="24"/>
        </w:rPr>
        <w:t>ivanje u iznosu 58.104,41</w:t>
      </w:r>
      <w:r w:rsidRPr="003A591A" w:rsidR="00014505">
        <w:rPr>
          <w:bCs/>
          <w:sz w:val="24"/>
          <w:szCs w:val="24"/>
        </w:rPr>
        <w:t xml:space="preserve"> kn  s osnova parničnih troškova iz razloga što presuda nije pravomoćna, posl. br. Pr-1678/2016.</w:t>
      </w:r>
    </w:p>
    <w:p w:rsidRPr="003A591A" w:rsidR="00DA4DCA" w:rsidP="00957E20" w:rsidRDefault="00DA4DCA">
      <w:pPr>
        <w:jc w:val="both"/>
        <w:rPr>
          <w:bCs/>
          <w:sz w:val="24"/>
          <w:szCs w:val="24"/>
        </w:rPr>
      </w:pPr>
    </w:p>
    <w:p w:rsidRPr="003A591A" w:rsidR="00DA4DCA" w:rsidP="00957E20" w:rsidRDefault="00DA4DCA">
      <w:pPr>
        <w:jc w:val="both"/>
        <w:rPr>
          <w:bCs/>
          <w:sz w:val="24"/>
          <w:szCs w:val="24"/>
        </w:rPr>
      </w:pPr>
      <w:r w:rsidRPr="003A591A">
        <w:rPr>
          <w:bCs/>
          <w:sz w:val="24"/>
          <w:szCs w:val="24"/>
        </w:rPr>
        <w:t xml:space="preserve">Vjerovniku pod rednim brojem 152 - ATALIĆ IVAN, OIB: 43394363411, osporava se potraživanje u iznosu od 57.625,00 kn, s osnova parničnih troškova </w:t>
      </w:r>
      <w:r w:rsidRPr="003A591A" w:rsidR="00E53BE5">
        <w:rPr>
          <w:bCs/>
          <w:sz w:val="24"/>
          <w:szCs w:val="24"/>
        </w:rPr>
        <w:t xml:space="preserve">iz razloga </w:t>
      </w:r>
      <w:r w:rsidRPr="003A591A">
        <w:rPr>
          <w:bCs/>
          <w:sz w:val="24"/>
          <w:szCs w:val="24"/>
        </w:rPr>
        <w:t>što presuda nije pravomoćna.</w:t>
      </w:r>
    </w:p>
    <w:p w:rsidRPr="003A591A" w:rsidR="00FB05DE" w:rsidP="00957E20" w:rsidRDefault="00FB05DE">
      <w:pPr>
        <w:jc w:val="both"/>
        <w:rPr>
          <w:bCs/>
          <w:sz w:val="24"/>
          <w:szCs w:val="24"/>
        </w:rPr>
      </w:pPr>
    </w:p>
    <w:p w:rsidRPr="003A591A" w:rsidR="0051299B" w:rsidP="00957E20" w:rsidRDefault="0051299B">
      <w:pPr>
        <w:jc w:val="both"/>
        <w:rPr>
          <w:bCs/>
          <w:sz w:val="24"/>
          <w:szCs w:val="24"/>
        </w:rPr>
      </w:pPr>
      <w:r w:rsidRPr="003A591A">
        <w:rPr>
          <w:bCs/>
          <w:sz w:val="24"/>
          <w:szCs w:val="24"/>
        </w:rPr>
        <w:t>HYPO GROUP d.o.o., Rijeka, OIB: 04938014535, pridružuje se osporovanju od strane steč. upravitelja</w:t>
      </w:r>
      <w:r w:rsidR="00661C0B">
        <w:rPr>
          <w:bCs/>
          <w:sz w:val="24"/>
          <w:szCs w:val="24"/>
        </w:rPr>
        <w:t>,</w:t>
      </w:r>
      <w:r w:rsidRPr="003A591A">
        <w:rPr>
          <w:bCs/>
          <w:sz w:val="24"/>
          <w:szCs w:val="24"/>
        </w:rPr>
        <w:t xml:space="preserve"> te osporava niže navedene tražbine vjerovnika:</w:t>
      </w:r>
    </w:p>
    <w:p w:rsidRPr="003A591A" w:rsidR="0051299B" w:rsidP="00957E20" w:rsidRDefault="0051299B">
      <w:pPr>
        <w:jc w:val="both"/>
        <w:rPr>
          <w:bCs/>
          <w:sz w:val="24"/>
          <w:szCs w:val="24"/>
        </w:rPr>
      </w:pPr>
    </w:p>
    <w:p w:rsidRPr="003A591A" w:rsidR="0051299B" w:rsidP="0051299B" w:rsidRDefault="0051299B">
      <w:pPr>
        <w:jc w:val="both"/>
        <w:rPr>
          <w:bCs/>
          <w:sz w:val="24"/>
          <w:szCs w:val="24"/>
        </w:rPr>
      </w:pPr>
      <w:r w:rsidRPr="003A591A">
        <w:rPr>
          <w:bCs/>
          <w:sz w:val="24"/>
          <w:szCs w:val="24"/>
        </w:rPr>
        <w:t xml:space="preserve">1. HŽ INFRASTRUKTURA, Mihanovićeva 12, 10000 Zagreb, OIB: 39901919995, u iznosu od 223.996,04 kn, zavedenu po rednim br.: 1; </w:t>
      </w:r>
    </w:p>
    <w:p w:rsidRPr="003A591A" w:rsidR="0051299B" w:rsidP="0051299B" w:rsidRDefault="0051299B">
      <w:pPr>
        <w:jc w:val="both"/>
        <w:rPr>
          <w:bCs/>
          <w:sz w:val="24"/>
          <w:szCs w:val="24"/>
        </w:rPr>
      </w:pPr>
      <w:r w:rsidRPr="003A591A">
        <w:rPr>
          <w:bCs/>
          <w:sz w:val="24"/>
          <w:szCs w:val="24"/>
        </w:rPr>
        <w:t xml:space="preserve">2. ADRIATIC OSIGURANJE D.D. PODRUŽNICA ZAGREB, Listopadska 2, 10000 Zagreb, OIB: 94472454976, u iznosu od 227.064,31 kn, zavedenu pod rednim br.: 18; </w:t>
      </w:r>
    </w:p>
    <w:p w:rsidRPr="003A591A" w:rsidR="00520852" w:rsidP="0051299B" w:rsidRDefault="0051299B">
      <w:pPr>
        <w:jc w:val="both"/>
        <w:rPr>
          <w:bCs/>
          <w:sz w:val="24"/>
          <w:szCs w:val="24"/>
        </w:rPr>
      </w:pPr>
      <w:r w:rsidRPr="003A591A">
        <w:rPr>
          <w:bCs/>
          <w:sz w:val="24"/>
          <w:szCs w:val="24"/>
        </w:rPr>
        <w:t xml:space="preserve">4. HRVATSKE VODE, Ulica grada Vukovara 220, Zagreb, vodnogospodarski odjel za Gornju Savu, OIB: 28921383001, u </w:t>
      </w:r>
      <w:r w:rsidRPr="003A591A" w:rsidR="00520852">
        <w:rPr>
          <w:bCs/>
          <w:sz w:val="24"/>
          <w:szCs w:val="24"/>
        </w:rPr>
        <w:t>cijelosti se osporava tražbina u iznosu od 1.210.185,62 kn iz razloga što je nastupila zastara</w:t>
      </w:r>
      <w:r w:rsidRPr="003A591A" w:rsidR="00A80561">
        <w:rPr>
          <w:bCs/>
          <w:sz w:val="24"/>
          <w:szCs w:val="24"/>
        </w:rPr>
        <w:t>, te vjerovnik nije osobni vjerovnik stečajnog dužnika</w:t>
      </w:r>
    </w:p>
    <w:p w:rsidRPr="003A591A" w:rsidR="00520852" w:rsidP="0051299B" w:rsidRDefault="0051299B">
      <w:pPr>
        <w:jc w:val="both"/>
        <w:rPr>
          <w:bCs/>
          <w:sz w:val="24"/>
          <w:szCs w:val="24"/>
        </w:rPr>
      </w:pPr>
      <w:r w:rsidRPr="003A591A">
        <w:rPr>
          <w:bCs/>
          <w:sz w:val="24"/>
          <w:szCs w:val="24"/>
        </w:rPr>
        <w:t xml:space="preserve">5. ZAGORJE-TEHNOBETON d.d., Pavleka Miškine 49, 42000 Varaždin, OIB: 68289504926, u iznosu od 260.721,09 kn, zavedenu pod rednim br.: 34; </w:t>
      </w:r>
    </w:p>
    <w:p w:rsidRPr="003A591A" w:rsidR="0051299B" w:rsidP="0051299B" w:rsidRDefault="0051299B">
      <w:pPr>
        <w:jc w:val="both"/>
        <w:rPr>
          <w:bCs/>
          <w:sz w:val="24"/>
          <w:szCs w:val="24"/>
        </w:rPr>
      </w:pPr>
      <w:r w:rsidRPr="003A591A">
        <w:rPr>
          <w:bCs/>
          <w:sz w:val="24"/>
          <w:szCs w:val="24"/>
        </w:rPr>
        <w:t>6. RO-TEHNOLOGIJA D.O.O., Nova cesta 86, 51410 Opatija, OIB: 94757004774, u iznosu od 189.387,47 kn</w:t>
      </w:r>
      <w:r w:rsidRPr="003A591A" w:rsidR="00520852">
        <w:rPr>
          <w:bCs/>
          <w:sz w:val="24"/>
          <w:szCs w:val="24"/>
        </w:rPr>
        <w:t xml:space="preserve">, zavedenu pod rednim br.: 35; </w:t>
      </w:r>
    </w:p>
    <w:p w:rsidRPr="003A591A" w:rsidR="00520852" w:rsidP="0051299B" w:rsidRDefault="0051299B">
      <w:pPr>
        <w:jc w:val="both"/>
        <w:rPr>
          <w:bCs/>
          <w:sz w:val="24"/>
          <w:szCs w:val="24"/>
        </w:rPr>
      </w:pPr>
      <w:r w:rsidRPr="003A591A">
        <w:rPr>
          <w:bCs/>
          <w:sz w:val="24"/>
          <w:szCs w:val="24"/>
        </w:rPr>
        <w:t xml:space="preserve">7. MI-VI MAZIVA d.o.o., Varaždinska c.29, Sesvete, OIB: 36885326631, u </w:t>
      </w:r>
      <w:r w:rsidRPr="003A591A" w:rsidR="00FF1207">
        <w:rPr>
          <w:bCs/>
          <w:sz w:val="24"/>
          <w:szCs w:val="24"/>
        </w:rPr>
        <w:t>cijelosti se osporava, u iznosu od 597.421,07 kn</w:t>
      </w:r>
      <w:r w:rsidRPr="003A591A" w:rsidR="00E83ABA">
        <w:rPr>
          <w:bCs/>
          <w:sz w:val="24"/>
          <w:szCs w:val="24"/>
        </w:rPr>
        <w:t>. Razlog osporavanja: tražbina ne postoji, nastupila zastara</w:t>
      </w:r>
    </w:p>
    <w:p w:rsidRPr="003A591A" w:rsidR="005B7419" w:rsidP="0051299B" w:rsidRDefault="0051299B">
      <w:pPr>
        <w:jc w:val="both"/>
        <w:rPr>
          <w:bCs/>
          <w:sz w:val="24"/>
          <w:szCs w:val="24"/>
        </w:rPr>
      </w:pPr>
      <w:r w:rsidRPr="003A591A">
        <w:rPr>
          <w:bCs/>
          <w:sz w:val="24"/>
          <w:szCs w:val="24"/>
        </w:rPr>
        <w:t xml:space="preserve">8. HRVATSKA POŠTANSKA BANKA d.d., Jurišićeva 4, Zagreb, OIB: 87939104217, u iznosu od </w:t>
      </w:r>
      <w:r w:rsidRPr="003A591A" w:rsidR="00031C2B">
        <w:rPr>
          <w:bCs/>
          <w:sz w:val="24"/>
          <w:szCs w:val="24"/>
        </w:rPr>
        <w:t>236.356,97 kn, razlog osporavanja – isti razlozi kao i kod stečajnog upravitelja</w:t>
      </w:r>
    </w:p>
    <w:p w:rsidRPr="003A591A" w:rsidR="005B7419" w:rsidP="0051299B" w:rsidRDefault="0051299B">
      <w:pPr>
        <w:jc w:val="both"/>
        <w:rPr>
          <w:bCs/>
          <w:sz w:val="24"/>
          <w:szCs w:val="24"/>
        </w:rPr>
      </w:pPr>
      <w:r w:rsidRPr="003A591A">
        <w:rPr>
          <w:bCs/>
          <w:sz w:val="24"/>
          <w:szCs w:val="24"/>
        </w:rPr>
        <w:t xml:space="preserve">9. SESVETE ISKOP d.o.o., Vugrovečka cesta 35, Sesvete, OIB: 46563243425, u iznosu od 706.029,93 kn, zavedenu pod rednim br.: 46; </w:t>
      </w:r>
    </w:p>
    <w:p w:rsidRPr="003A591A" w:rsidR="00031C2B" w:rsidP="0051299B" w:rsidRDefault="0051299B">
      <w:pPr>
        <w:jc w:val="both"/>
        <w:rPr>
          <w:bCs/>
          <w:sz w:val="24"/>
          <w:szCs w:val="24"/>
        </w:rPr>
      </w:pPr>
      <w:r w:rsidRPr="003A591A">
        <w:rPr>
          <w:bCs/>
          <w:sz w:val="24"/>
          <w:szCs w:val="24"/>
        </w:rPr>
        <w:t>10. REPUBLIKA HRVATSKA, Ministarstvo financija, Porezna uprava, Područni ured Zagreb, Avenija Dubrovnik 32,</w:t>
      </w:r>
      <w:r w:rsidRPr="003A591A" w:rsidR="0079221C">
        <w:rPr>
          <w:bCs/>
          <w:sz w:val="24"/>
          <w:szCs w:val="24"/>
        </w:rPr>
        <w:t xml:space="preserve"> OIB:18683136487, u iznosu od 7.669.604,41</w:t>
      </w:r>
      <w:r w:rsidRPr="003A591A">
        <w:rPr>
          <w:bCs/>
          <w:sz w:val="24"/>
          <w:szCs w:val="24"/>
        </w:rPr>
        <w:t xml:space="preserve"> kn, zavedenu pod rednim br.: 56; </w:t>
      </w:r>
      <w:r w:rsidRPr="003A591A" w:rsidR="00967217">
        <w:rPr>
          <w:bCs/>
          <w:sz w:val="24"/>
          <w:szCs w:val="24"/>
        </w:rPr>
        <w:t>razlog osporavanja – nastupila zastara, tražbina ne postoji</w:t>
      </w:r>
    </w:p>
    <w:p w:rsidRPr="003A591A" w:rsidR="000D71E1" w:rsidP="0051299B" w:rsidRDefault="0051299B">
      <w:pPr>
        <w:jc w:val="both"/>
        <w:rPr>
          <w:bCs/>
          <w:sz w:val="24"/>
          <w:szCs w:val="24"/>
        </w:rPr>
      </w:pPr>
      <w:r w:rsidRPr="003A591A">
        <w:rPr>
          <w:bCs/>
          <w:sz w:val="24"/>
          <w:szCs w:val="24"/>
        </w:rPr>
        <w:t>11. OSIJEK-KOTEKS D.D., Šamačka 11, Osijek, OIB: 44610694500, u iznosu od 245.760,83 k</w:t>
      </w:r>
      <w:r w:rsidRPr="003A591A" w:rsidR="00967217">
        <w:rPr>
          <w:bCs/>
          <w:sz w:val="24"/>
          <w:szCs w:val="24"/>
        </w:rPr>
        <w:t>n, zavedenu pod rednim br.: 58</w:t>
      </w:r>
    </w:p>
    <w:p w:rsidRPr="003A591A" w:rsidR="00967217" w:rsidP="0051299B" w:rsidRDefault="00967217">
      <w:pPr>
        <w:jc w:val="both"/>
        <w:rPr>
          <w:bCs/>
          <w:sz w:val="24"/>
          <w:szCs w:val="24"/>
        </w:rPr>
      </w:pPr>
      <w:r w:rsidRPr="003A591A">
        <w:rPr>
          <w:bCs/>
          <w:sz w:val="24"/>
          <w:szCs w:val="24"/>
        </w:rPr>
        <w:t xml:space="preserve">12. VARGON d.o.o. Kukuljanovo, Kukuljanovo 352, OIB: 12345076041, u iznosu od 464.648,71 kn, zavedenu pod rednim br.: 59; 13. INSTITUT IGH d.d., Janka Rakuše 1, Zagreb, OIB: 79766124714, u iznosu od 711.526,61 kn, zavedenu pod rednim br.: 66; </w:t>
      </w:r>
    </w:p>
    <w:p w:rsidRPr="003A591A" w:rsidR="00967217" w:rsidP="0051299B" w:rsidRDefault="00967217">
      <w:pPr>
        <w:jc w:val="both"/>
        <w:rPr>
          <w:bCs/>
          <w:sz w:val="24"/>
          <w:szCs w:val="24"/>
        </w:rPr>
      </w:pPr>
      <w:r w:rsidRPr="003A591A">
        <w:rPr>
          <w:bCs/>
          <w:sz w:val="24"/>
          <w:szCs w:val="24"/>
        </w:rPr>
        <w:lastRenderedPageBreak/>
        <w:t>14. HBOR, Strossmayerov trg 9, Zagreb,</w:t>
      </w:r>
      <w:r w:rsidRPr="003A591A" w:rsidR="004D706D">
        <w:rPr>
          <w:bCs/>
          <w:sz w:val="24"/>
          <w:szCs w:val="24"/>
        </w:rPr>
        <w:t xml:space="preserve"> OIB: 26702280390, u iznosu od 26.072.222,23 </w:t>
      </w:r>
      <w:r w:rsidRPr="003A591A">
        <w:rPr>
          <w:bCs/>
          <w:sz w:val="24"/>
          <w:szCs w:val="24"/>
        </w:rPr>
        <w:t xml:space="preserve">kn, zavedenu pod rednim br.: 84; </w:t>
      </w:r>
      <w:r w:rsidRPr="003A591A" w:rsidR="004D706D">
        <w:rPr>
          <w:bCs/>
          <w:sz w:val="24"/>
          <w:szCs w:val="24"/>
        </w:rPr>
        <w:t>razlog osporavanja – zastara i tražbina ne postoji</w:t>
      </w:r>
    </w:p>
    <w:p w:rsidRPr="003A591A" w:rsidR="00967217" w:rsidP="0051299B" w:rsidRDefault="00967217">
      <w:pPr>
        <w:jc w:val="both"/>
        <w:rPr>
          <w:bCs/>
          <w:sz w:val="24"/>
          <w:szCs w:val="24"/>
        </w:rPr>
      </w:pPr>
      <w:r w:rsidRPr="003A591A">
        <w:rPr>
          <w:bCs/>
          <w:sz w:val="24"/>
          <w:szCs w:val="24"/>
        </w:rPr>
        <w:t xml:space="preserve">15. BRODOMERKUR d.d., Solinska 47, Split, OIB: 33956120458, u iznosu od 118.994,92 kn, zavedenu pod rednim br.: 88; </w:t>
      </w:r>
    </w:p>
    <w:p w:rsidRPr="003A591A" w:rsidR="00967217" w:rsidP="0051299B" w:rsidRDefault="00967217">
      <w:pPr>
        <w:jc w:val="both"/>
        <w:rPr>
          <w:bCs/>
          <w:sz w:val="24"/>
          <w:szCs w:val="24"/>
        </w:rPr>
      </w:pPr>
      <w:r w:rsidRPr="003A591A">
        <w:rPr>
          <w:bCs/>
          <w:sz w:val="24"/>
          <w:szCs w:val="24"/>
        </w:rPr>
        <w:t xml:space="preserve">16. KAMEN SIRAČ d.d., Ilica 251, Zagreb, OIB: 02334326920, u iznosu od 444.108,09 kn, zavedenu po d rednim br.: 92; </w:t>
      </w:r>
    </w:p>
    <w:p w:rsidRPr="003A591A" w:rsidR="004D706D" w:rsidP="0051299B" w:rsidRDefault="00967217">
      <w:pPr>
        <w:jc w:val="both"/>
        <w:rPr>
          <w:bCs/>
          <w:sz w:val="24"/>
          <w:szCs w:val="24"/>
        </w:rPr>
      </w:pPr>
      <w:r w:rsidRPr="003A591A">
        <w:rPr>
          <w:bCs/>
          <w:sz w:val="24"/>
          <w:szCs w:val="24"/>
        </w:rPr>
        <w:t xml:space="preserve">17. FROTIP FINANCE LTD, Cipar, 3107 Limassol, OIB: 69117635824, u iznosu od 10.560.807,13 kn, zavedenu pod rednim br.: 93; 18. TEHMAR d.o.o., Stajnička 5, Zagreb, OIB: 78055843019, u iznosu od 648.178,29 kn, zavedenu pod rednim br.: 96; </w:t>
      </w:r>
    </w:p>
    <w:p w:rsidRPr="003A591A" w:rsidR="004D706D" w:rsidP="0051299B" w:rsidRDefault="00967217">
      <w:pPr>
        <w:jc w:val="both"/>
        <w:rPr>
          <w:bCs/>
          <w:sz w:val="24"/>
          <w:szCs w:val="24"/>
        </w:rPr>
      </w:pPr>
      <w:r w:rsidRPr="003A591A">
        <w:rPr>
          <w:bCs/>
          <w:sz w:val="24"/>
          <w:szCs w:val="24"/>
        </w:rPr>
        <w:t xml:space="preserve">19. SPLITING d.o.o., Šibenska 29, Split, OIB: 06280878935, u iznosu od 987.947,16 kn, zavedenu pod rednim br.: 100; </w:t>
      </w:r>
    </w:p>
    <w:p w:rsidRPr="003A591A" w:rsidR="00967217" w:rsidP="0051299B" w:rsidRDefault="00967217">
      <w:pPr>
        <w:jc w:val="both"/>
        <w:rPr>
          <w:bCs/>
          <w:sz w:val="24"/>
          <w:szCs w:val="24"/>
        </w:rPr>
      </w:pPr>
      <w:r w:rsidRPr="003A591A">
        <w:rPr>
          <w:bCs/>
          <w:sz w:val="24"/>
          <w:szCs w:val="24"/>
        </w:rPr>
        <w:t>20. PRIVREDNA BANKA ZAGREB d.d., Radnička cesta 50, Zagreb, OIB: 02535697732, u iznosu od 23.801.105,95 kn, zavedenu pod rednim br.: 101;</w:t>
      </w:r>
    </w:p>
    <w:p w:rsidRPr="003A591A" w:rsidR="004D706D" w:rsidP="0051299B" w:rsidRDefault="004D706D">
      <w:pPr>
        <w:jc w:val="both"/>
        <w:rPr>
          <w:bCs/>
          <w:sz w:val="24"/>
          <w:szCs w:val="24"/>
        </w:rPr>
      </w:pPr>
      <w:r w:rsidRPr="003A591A">
        <w:rPr>
          <w:bCs/>
          <w:sz w:val="24"/>
          <w:szCs w:val="24"/>
        </w:rPr>
        <w:t xml:space="preserve">21. CROATIADOM d.o.o., Savska 58, Zagreb, OIB: 26307992611, u iznosu od 9.539.957,11 kn, zavedenu pod rednim br.: 113; </w:t>
      </w:r>
    </w:p>
    <w:p w:rsidRPr="003A591A" w:rsidR="004D706D" w:rsidP="0051299B" w:rsidRDefault="004D706D">
      <w:pPr>
        <w:jc w:val="both"/>
        <w:rPr>
          <w:bCs/>
          <w:sz w:val="24"/>
          <w:szCs w:val="24"/>
        </w:rPr>
      </w:pPr>
      <w:r w:rsidRPr="003A591A">
        <w:rPr>
          <w:bCs/>
          <w:sz w:val="24"/>
          <w:szCs w:val="24"/>
        </w:rPr>
        <w:t xml:space="preserve">22. HŽ PUTNIČKI PRIJEVOZ d.o.o., Strojarska cesta 11, Zagreb, OIB: 80572192786, u iznosu od 192.747,98 kn, zavedenu pod rednim br.: 117; </w:t>
      </w:r>
    </w:p>
    <w:p w:rsidRPr="003A591A" w:rsidR="004D706D" w:rsidP="0051299B" w:rsidRDefault="004D706D">
      <w:pPr>
        <w:jc w:val="both"/>
        <w:rPr>
          <w:bCs/>
          <w:sz w:val="24"/>
          <w:szCs w:val="24"/>
        </w:rPr>
      </w:pPr>
      <w:r w:rsidRPr="003A591A">
        <w:rPr>
          <w:bCs/>
          <w:sz w:val="24"/>
          <w:szCs w:val="24"/>
        </w:rPr>
        <w:t>23. PRODUKT d.o.o., Vrbanićeva 50, Zagreb, OIB: 93205471623, u iznosu od 12.</w:t>
      </w:r>
      <w:r w:rsidRPr="003A591A" w:rsidR="006B46A7">
        <w:rPr>
          <w:bCs/>
          <w:sz w:val="24"/>
          <w:szCs w:val="24"/>
        </w:rPr>
        <w:t>223.338,30</w:t>
      </w:r>
      <w:r w:rsidRPr="003A591A">
        <w:rPr>
          <w:bCs/>
          <w:sz w:val="24"/>
          <w:szCs w:val="24"/>
        </w:rPr>
        <w:t xml:space="preserve"> kn, zavedenu pod rednim br.: 118; </w:t>
      </w:r>
      <w:r w:rsidRPr="003A591A" w:rsidR="006B46A7">
        <w:rPr>
          <w:bCs/>
          <w:sz w:val="24"/>
          <w:szCs w:val="24"/>
        </w:rPr>
        <w:t>razlog – zastara i tražbina ne postoji</w:t>
      </w:r>
    </w:p>
    <w:p w:rsidRPr="003A591A" w:rsidR="006B46A7" w:rsidP="0051299B" w:rsidRDefault="004D706D">
      <w:pPr>
        <w:jc w:val="both"/>
        <w:rPr>
          <w:bCs/>
          <w:sz w:val="24"/>
          <w:szCs w:val="24"/>
        </w:rPr>
      </w:pPr>
      <w:r w:rsidRPr="003A591A">
        <w:rPr>
          <w:bCs/>
          <w:sz w:val="24"/>
          <w:szCs w:val="24"/>
        </w:rPr>
        <w:t xml:space="preserve">24. TRLIN d.o.o., Hrvatske neovisnosti 18, 21000 Split, OIB: 83381942673, u iznosu od 283.720,76 kn, zavedenu pod rednim br.: 122; </w:t>
      </w:r>
    </w:p>
    <w:p w:rsidRPr="003A591A" w:rsidR="006B46A7" w:rsidP="0051299B" w:rsidRDefault="004D706D">
      <w:pPr>
        <w:jc w:val="both"/>
        <w:rPr>
          <w:bCs/>
          <w:sz w:val="24"/>
          <w:szCs w:val="24"/>
        </w:rPr>
      </w:pPr>
      <w:r w:rsidRPr="003A591A">
        <w:rPr>
          <w:bCs/>
          <w:sz w:val="24"/>
          <w:szCs w:val="24"/>
        </w:rPr>
        <w:t xml:space="preserve">25. Amiblu Austria GmbH, Republika Austrija, 9020 Klagenfurt am Worthersee, OIB: 76543862007, u iznosu od 209.730,27 kn, zavedenu pod rednim br.: 126; </w:t>
      </w:r>
    </w:p>
    <w:p w:rsidRPr="003A591A" w:rsidR="006B46A7" w:rsidP="0051299B" w:rsidRDefault="004D706D">
      <w:pPr>
        <w:jc w:val="both"/>
        <w:rPr>
          <w:bCs/>
          <w:sz w:val="24"/>
          <w:szCs w:val="24"/>
        </w:rPr>
      </w:pPr>
      <w:r w:rsidRPr="003A591A">
        <w:rPr>
          <w:bCs/>
          <w:sz w:val="24"/>
          <w:szCs w:val="24"/>
        </w:rPr>
        <w:t xml:space="preserve">26. Avenue Mehanizacija d.o.o., Janka Rakuše 1, Zagreb, OIB: 58611913496, u iznosu od 17.919.900,02 kn, zavedenu pod rednim br.: 127; </w:t>
      </w:r>
    </w:p>
    <w:p w:rsidRPr="003A591A" w:rsidR="006B46A7" w:rsidP="0051299B" w:rsidRDefault="004D706D">
      <w:pPr>
        <w:jc w:val="both"/>
        <w:rPr>
          <w:bCs/>
          <w:sz w:val="24"/>
          <w:szCs w:val="24"/>
        </w:rPr>
      </w:pPr>
      <w:r w:rsidRPr="003A591A">
        <w:rPr>
          <w:bCs/>
          <w:sz w:val="24"/>
          <w:szCs w:val="24"/>
        </w:rPr>
        <w:t xml:space="preserve">27. KATIĆ BAU d.o.o., Ante Starčevića 7, 21257 Lovreć, OIB: 25283862090, u iznosu od 450.000,00 kn, zavedenu pod rednim br.: 129; </w:t>
      </w:r>
    </w:p>
    <w:p w:rsidRPr="003A591A" w:rsidR="004D706D" w:rsidP="0051299B" w:rsidRDefault="004D706D">
      <w:pPr>
        <w:jc w:val="both"/>
        <w:rPr>
          <w:bCs/>
          <w:sz w:val="24"/>
          <w:szCs w:val="24"/>
        </w:rPr>
      </w:pPr>
      <w:r w:rsidRPr="003A591A">
        <w:rPr>
          <w:bCs/>
          <w:sz w:val="24"/>
          <w:szCs w:val="24"/>
        </w:rPr>
        <w:t xml:space="preserve">28. KONSTRUKTOR-INŽENJERING d.d. u stečaju Split, OIB: 81356391287, u iznosu od 23.807.657,38 kn, zavedenu pod rednim br.: 131.   </w:t>
      </w:r>
    </w:p>
    <w:p w:rsidRPr="003A591A" w:rsidR="00C570B6" w:rsidP="003C413F" w:rsidRDefault="00C570B6">
      <w:pPr>
        <w:jc w:val="both"/>
        <w:rPr>
          <w:bCs/>
          <w:sz w:val="24"/>
          <w:szCs w:val="24"/>
        </w:rPr>
      </w:pPr>
    </w:p>
    <w:p w:rsidRPr="003A591A" w:rsidR="003C0A37" w:rsidP="003C413F" w:rsidRDefault="003C0A37">
      <w:pPr>
        <w:jc w:val="both"/>
        <w:rPr>
          <w:bCs/>
          <w:sz w:val="24"/>
          <w:szCs w:val="24"/>
        </w:rPr>
      </w:pPr>
    </w:p>
    <w:p w:rsidRPr="003A591A" w:rsidR="003C413F" w:rsidP="003C413F" w:rsidRDefault="003C413F">
      <w:pPr>
        <w:jc w:val="both"/>
        <w:rPr>
          <w:bCs/>
          <w:sz w:val="24"/>
          <w:szCs w:val="24"/>
        </w:rPr>
      </w:pPr>
      <w:r w:rsidRPr="003A591A">
        <w:rPr>
          <w:bCs/>
          <w:sz w:val="24"/>
          <w:szCs w:val="24"/>
        </w:rPr>
        <w:t xml:space="preserve">Stečajni vjerovnik osporava prethodno navedene tražbine stečajnih vjerovnika iz istih razloga iz kojih je tražbine osporio i sam stečajni upravitelj, a dodatno iz razloga što iznosi osporenih tražbina premašuju iznose utvrđene predstečajnom nagodbom, iz razloga zastare tražbine te posebno za tražbinu Republike Hrvatske – iz razloga što tražbine II. višeg isplatnog reda ne pripadaju Republici Hrvatskoj kao osobnom vjerovniku, dok je na pripadajući dio pogrešno obračunata zatezna kamata i nastupila je zastara. </w:t>
      </w:r>
    </w:p>
    <w:p w:rsidRPr="003A591A" w:rsidR="003C413F" w:rsidP="003C413F" w:rsidRDefault="003C413F">
      <w:pPr>
        <w:jc w:val="both"/>
        <w:rPr>
          <w:bCs/>
          <w:sz w:val="24"/>
          <w:szCs w:val="24"/>
        </w:rPr>
      </w:pPr>
      <w:r w:rsidRPr="003A591A">
        <w:rPr>
          <w:bCs/>
          <w:sz w:val="24"/>
          <w:szCs w:val="24"/>
        </w:rPr>
        <w:t xml:space="preserve"> </w:t>
      </w:r>
    </w:p>
    <w:p w:rsidRPr="003A591A" w:rsidR="003C413F" w:rsidP="0051299B" w:rsidRDefault="003C413F">
      <w:pPr>
        <w:jc w:val="both"/>
        <w:rPr>
          <w:bCs/>
          <w:sz w:val="24"/>
          <w:szCs w:val="24"/>
        </w:rPr>
      </w:pPr>
    </w:p>
    <w:p w:rsidRPr="003A591A" w:rsidR="006B46A7" w:rsidP="0051299B" w:rsidRDefault="006B46A7">
      <w:pPr>
        <w:jc w:val="both"/>
        <w:rPr>
          <w:bCs/>
          <w:sz w:val="24"/>
          <w:szCs w:val="24"/>
        </w:rPr>
      </w:pPr>
    </w:p>
    <w:p w:rsidRPr="003A591A" w:rsidR="003C0A37" w:rsidP="003C0A37" w:rsidRDefault="003C0A37">
      <w:pPr>
        <w:jc w:val="both"/>
        <w:rPr>
          <w:bCs/>
          <w:sz w:val="24"/>
          <w:szCs w:val="24"/>
        </w:rPr>
      </w:pPr>
      <w:r w:rsidRPr="003A591A">
        <w:rPr>
          <w:bCs/>
          <w:sz w:val="24"/>
          <w:szCs w:val="24"/>
        </w:rPr>
        <w:t>Vjerovnici LAPOR d.o.o., KAMENOLOM ŽAKANJE d.o.o. i KAMENOLOM GORJAK d.o.o. pridružuju se osporavanju steč. upravitelja, te osporavaju tražbinu vjerovnika pod rednim brojem 85 II. višeg isplatnog reda ZAGREB-MONTAŽA u iznosu 109.232.351,66 kn iz istih razloga kao i stečajni upravitelj.</w:t>
      </w:r>
    </w:p>
    <w:p w:rsidRPr="003A591A" w:rsidR="00A15767" w:rsidP="00957E20" w:rsidRDefault="00A15767">
      <w:pPr>
        <w:jc w:val="both"/>
        <w:rPr>
          <w:bCs/>
          <w:sz w:val="24"/>
          <w:szCs w:val="24"/>
        </w:rPr>
      </w:pPr>
    </w:p>
    <w:p w:rsidRPr="003A591A" w:rsidR="00FC3AE8" w:rsidP="00FC3AE8" w:rsidRDefault="00FC3AE8">
      <w:pPr>
        <w:jc w:val="both"/>
        <w:rPr>
          <w:bCs/>
          <w:sz w:val="24"/>
          <w:szCs w:val="24"/>
        </w:rPr>
      </w:pPr>
      <w:r w:rsidRPr="003A591A">
        <w:rPr>
          <w:bCs/>
          <w:sz w:val="24"/>
          <w:szCs w:val="24"/>
        </w:rPr>
        <w:t>Stečajni sudac objavljuje da se navedene tražbine stečajnih vjerovnika koje je priznao stečajni upravitelj u tablici vjerovnika II</w:t>
      </w:r>
      <w:r w:rsidR="00B57D2F">
        <w:rPr>
          <w:bCs/>
          <w:sz w:val="24"/>
          <w:szCs w:val="24"/>
        </w:rPr>
        <w:t>.</w:t>
      </w:r>
      <w:r w:rsidRPr="003A591A">
        <w:rPr>
          <w:bCs/>
          <w:sz w:val="24"/>
          <w:szCs w:val="24"/>
        </w:rPr>
        <w:t xml:space="preserve"> višeg isplatnog reda, </w:t>
      </w:r>
      <w:r w:rsidRPr="003A591A" w:rsidR="00781F6E">
        <w:rPr>
          <w:bCs/>
          <w:sz w:val="24"/>
          <w:szCs w:val="24"/>
        </w:rPr>
        <w:t xml:space="preserve">a koje nisu osporene, </w:t>
      </w:r>
      <w:r w:rsidRPr="003A591A">
        <w:rPr>
          <w:bCs/>
          <w:sz w:val="24"/>
          <w:szCs w:val="24"/>
        </w:rPr>
        <w:t>smatraju utvrđenim i razvrsta</w:t>
      </w:r>
      <w:r w:rsidRPr="003A591A" w:rsidR="000F55EA">
        <w:rPr>
          <w:bCs/>
          <w:sz w:val="24"/>
          <w:szCs w:val="24"/>
        </w:rPr>
        <w:t>vaju se u II. viši isplatni red.</w:t>
      </w:r>
    </w:p>
    <w:p w:rsidRPr="003A591A" w:rsidR="00FC3AE8" w:rsidP="00FC3AE8" w:rsidRDefault="00FC3AE8">
      <w:pPr>
        <w:numPr>
          <w:ilvl w:val="12"/>
          <w:numId w:val="0"/>
        </w:numPr>
        <w:jc w:val="both"/>
        <w:rPr>
          <w:bCs/>
          <w:sz w:val="24"/>
          <w:szCs w:val="24"/>
        </w:rPr>
      </w:pPr>
    </w:p>
    <w:p w:rsidRPr="003A591A" w:rsidR="00FC3AE8" w:rsidP="00FC3AE8" w:rsidRDefault="00FC3AE8">
      <w:pPr>
        <w:numPr>
          <w:ilvl w:val="12"/>
          <w:numId w:val="0"/>
        </w:numPr>
        <w:jc w:val="both"/>
        <w:rPr>
          <w:bCs/>
          <w:sz w:val="24"/>
          <w:szCs w:val="24"/>
        </w:rPr>
      </w:pPr>
      <w:r w:rsidRPr="003A591A">
        <w:rPr>
          <w:bCs/>
          <w:sz w:val="24"/>
          <w:szCs w:val="24"/>
        </w:rPr>
        <w:t>S obzirom na to da su ispitane sve prijavljene tražbine, stečajni sudac izjavljuje da će rješenje o tome u kojem iznosu i u kojem isplatnom redu su utvrđene biti objavljeno na e-oglasnoj ploči suda.</w:t>
      </w:r>
    </w:p>
    <w:p w:rsidRPr="003A591A" w:rsidR="00957E20" w:rsidP="00EA45FB" w:rsidRDefault="00957E20">
      <w:pPr>
        <w:numPr>
          <w:ilvl w:val="12"/>
          <w:numId w:val="0"/>
        </w:numPr>
        <w:rPr>
          <w:bCs/>
          <w:sz w:val="24"/>
          <w:szCs w:val="24"/>
        </w:rPr>
      </w:pPr>
    </w:p>
    <w:p w:rsidRPr="003A591A" w:rsidR="00B73DA6" w:rsidP="00EA45FB" w:rsidRDefault="00B73DA6">
      <w:pPr>
        <w:numPr>
          <w:ilvl w:val="12"/>
          <w:numId w:val="0"/>
        </w:numPr>
        <w:rPr>
          <w:bCs/>
          <w:sz w:val="24"/>
          <w:szCs w:val="24"/>
        </w:rPr>
      </w:pPr>
    </w:p>
    <w:p w:rsidRPr="003A591A" w:rsidR="00B73DA6" w:rsidP="00EA45FB" w:rsidRDefault="00B73DA6">
      <w:pPr>
        <w:numPr>
          <w:ilvl w:val="12"/>
          <w:numId w:val="0"/>
        </w:numPr>
        <w:rPr>
          <w:bCs/>
          <w:sz w:val="24"/>
          <w:szCs w:val="24"/>
        </w:rPr>
        <w:sectPr w:rsidRPr="003A591A" w:rsidR="00B73DA6" w:rsidSect="008169CC">
          <w:pgSz w:w="15840" w:h="12240" w:orient="landscape"/>
          <w:pgMar w:top="1797" w:right="1440" w:bottom="1418" w:left="1440" w:header="709" w:footer="709" w:gutter="0"/>
          <w:cols w:space="708"/>
          <w:titlePg/>
          <w:docGrid w:linePitch="360"/>
        </w:sectPr>
      </w:pPr>
      <w:r w:rsidRPr="003A591A">
        <w:rPr>
          <w:bCs/>
          <w:sz w:val="24"/>
          <w:szCs w:val="24"/>
        </w:rPr>
        <w:t>Čitaju se tablice razlučnih i izlučnih prava.</w:t>
      </w:r>
    </w:p>
    <w:p w:rsidRPr="003A591A" w:rsidR="00B3339A" w:rsidP="00FC3AE8" w:rsidRDefault="00B3339A">
      <w:pPr>
        <w:numPr>
          <w:ilvl w:val="12"/>
          <w:numId w:val="0"/>
        </w:numPr>
        <w:jc w:val="both"/>
        <w:rPr>
          <w:bCs/>
          <w:sz w:val="24"/>
          <w:szCs w:val="24"/>
        </w:rPr>
      </w:pPr>
    </w:p>
    <w:p w:rsidRPr="003A591A" w:rsidR="00FC3AE8" w:rsidP="00FC3AE8" w:rsidRDefault="00FC3AE8">
      <w:pPr>
        <w:numPr>
          <w:ilvl w:val="12"/>
          <w:numId w:val="0"/>
        </w:numPr>
        <w:jc w:val="both"/>
        <w:rPr>
          <w:bCs/>
          <w:sz w:val="24"/>
          <w:szCs w:val="24"/>
        </w:rPr>
      </w:pPr>
      <w:r w:rsidRPr="003A591A">
        <w:rPr>
          <w:bCs/>
          <w:sz w:val="24"/>
          <w:szCs w:val="24"/>
        </w:rPr>
        <w:t>Na temelju odredbe čl. 130. st. 4. Stečajnog zakona, spajaju se ispitno i izvještajno ročište te se prelazi na:</w:t>
      </w:r>
    </w:p>
    <w:p w:rsidRPr="003A591A" w:rsidR="00FC3AE8" w:rsidP="00FC3AE8" w:rsidRDefault="00FC3AE8">
      <w:pPr>
        <w:numPr>
          <w:ilvl w:val="12"/>
          <w:numId w:val="0"/>
        </w:numPr>
        <w:jc w:val="center"/>
        <w:rPr>
          <w:b/>
          <w:bCs/>
          <w:sz w:val="24"/>
          <w:szCs w:val="24"/>
        </w:rPr>
      </w:pPr>
    </w:p>
    <w:p w:rsidRPr="003A591A" w:rsidR="00FC3AE8" w:rsidP="00FC3AE8" w:rsidRDefault="00FC3AE8">
      <w:pPr>
        <w:numPr>
          <w:ilvl w:val="12"/>
          <w:numId w:val="0"/>
        </w:numPr>
        <w:jc w:val="center"/>
        <w:rPr>
          <w:b/>
          <w:bCs/>
          <w:sz w:val="24"/>
          <w:szCs w:val="24"/>
        </w:rPr>
      </w:pPr>
      <w:r w:rsidRPr="003A591A">
        <w:rPr>
          <w:b/>
          <w:bCs/>
          <w:sz w:val="24"/>
          <w:szCs w:val="24"/>
        </w:rPr>
        <w:t xml:space="preserve">SKUPŠTINU VJEROVNIKA </w:t>
      </w:r>
    </w:p>
    <w:p w:rsidRPr="003A591A" w:rsidR="00FC3AE8" w:rsidP="00FC3AE8" w:rsidRDefault="00FC3AE8">
      <w:pPr>
        <w:numPr>
          <w:ilvl w:val="12"/>
          <w:numId w:val="0"/>
        </w:numPr>
        <w:jc w:val="center"/>
        <w:rPr>
          <w:b/>
          <w:bCs/>
          <w:sz w:val="24"/>
          <w:szCs w:val="24"/>
        </w:rPr>
      </w:pPr>
      <w:r w:rsidRPr="003A591A">
        <w:rPr>
          <w:b/>
          <w:bCs/>
          <w:sz w:val="24"/>
          <w:szCs w:val="24"/>
        </w:rPr>
        <w:t xml:space="preserve">S IZVJEŠTAJNOG ROČIŠTA </w:t>
      </w:r>
    </w:p>
    <w:p w:rsidRPr="003A591A" w:rsidR="00FC3AE8" w:rsidP="00FC3AE8" w:rsidRDefault="00FC3AE8">
      <w:pPr>
        <w:numPr>
          <w:ilvl w:val="12"/>
          <w:numId w:val="0"/>
        </w:numPr>
        <w:jc w:val="right"/>
        <w:rPr>
          <w:bCs/>
          <w:sz w:val="24"/>
          <w:szCs w:val="24"/>
        </w:rPr>
      </w:pPr>
    </w:p>
    <w:p w:rsidRPr="003A591A" w:rsidR="00FC3AE8" w:rsidP="00B02880" w:rsidRDefault="00FC3AE8">
      <w:pPr>
        <w:numPr>
          <w:ilvl w:val="12"/>
          <w:numId w:val="0"/>
        </w:numPr>
        <w:ind w:firstLine="720"/>
        <w:jc w:val="both"/>
        <w:rPr>
          <w:bCs/>
          <w:sz w:val="24"/>
          <w:szCs w:val="24"/>
        </w:rPr>
      </w:pPr>
      <w:r w:rsidRPr="003A591A">
        <w:rPr>
          <w:bCs/>
          <w:sz w:val="24"/>
          <w:szCs w:val="24"/>
        </w:rPr>
        <w:t>Utvrđuje se da su na izvještajnom ročištu nazočni vjerovnici koji su bi</w:t>
      </w:r>
      <w:r w:rsidRPr="003A591A" w:rsidR="00B02880">
        <w:rPr>
          <w:bCs/>
          <w:sz w:val="24"/>
          <w:szCs w:val="24"/>
        </w:rPr>
        <w:t>li nazočni na ispitnom ročištu.</w:t>
      </w:r>
    </w:p>
    <w:p w:rsidRPr="003A591A" w:rsidR="00B02880" w:rsidP="00B02880" w:rsidRDefault="00B02880">
      <w:pPr>
        <w:numPr>
          <w:ilvl w:val="12"/>
          <w:numId w:val="0"/>
        </w:numPr>
        <w:ind w:firstLine="720"/>
        <w:jc w:val="both"/>
        <w:rPr>
          <w:bCs/>
          <w:sz w:val="24"/>
          <w:szCs w:val="24"/>
        </w:rPr>
      </w:pPr>
    </w:p>
    <w:p w:rsidRPr="003A591A" w:rsidR="00FC3AE8" w:rsidP="00FC3AE8" w:rsidRDefault="00FC3AE8">
      <w:pPr>
        <w:numPr>
          <w:ilvl w:val="12"/>
          <w:numId w:val="0"/>
        </w:numPr>
        <w:ind w:firstLine="720"/>
        <w:jc w:val="both"/>
        <w:rPr>
          <w:bCs/>
          <w:sz w:val="24"/>
          <w:szCs w:val="24"/>
        </w:rPr>
      </w:pPr>
      <w:r w:rsidRPr="003A591A">
        <w:rPr>
          <w:bCs/>
          <w:sz w:val="24"/>
          <w:szCs w:val="24"/>
        </w:rPr>
        <w:t>Stečajni sudac otvara raspravu i objavljuje da je predmet današnjeg izvještajnog ročišta donošenje odluka sukladno čl. 155. SZ-a.</w:t>
      </w:r>
    </w:p>
    <w:p w:rsidRPr="003A591A" w:rsidR="00FC3AE8" w:rsidP="00FC3AE8" w:rsidRDefault="00FC3AE8">
      <w:pPr>
        <w:numPr>
          <w:ilvl w:val="12"/>
          <w:numId w:val="0"/>
        </w:numPr>
        <w:jc w:val="both"/>
        <w:rPr>
          <w:bCs/>
          <w:sz w:val="24"/>
          <w:szCs w:val="24"/>
        </w:rPr>
      </w:pPr>
    </w:p>
    <w:p w:rsidRPr="003A591A" w:rsidR="00FC3AE8" w:rsidP="00FC3AE8" w:rsidRDefault="00FC3AE8">
      <w:pPr>
        <w:numPr>
          <w:ilvl w:val="12"/>
          <w:numId w:val="0"/>
        </w:numPr>
        <w:ind w:firstLine="720"/>
        <w:jc w:val="both"/>
        <w:rPr>
          <w:bCs/>
          <w:sz w:val="24"/>
          <w:szCs w:val="24"/>
        </w:rPr>
      </w:pPr>
      <w:r w:rsidRPr="003A591A">
        <w:rPr>
          <w:bCs/>
          <w:sz w:val="24"/>
          <w:szCs w:val="24"/>
        </w:rPr>
        <w:t>Poziva se stečajni upravitelj podnijeti Izvješće o gospodarskom položaju  stečajnog dužnika i uzrocima tog položaja, te izgledu i nastavku poslovanja.</w:t>
      </w:r>
    </w:p>
    <w:p w:rsidRPr="003A591A" w:rsidR="00FC3AE8" w:rsidP="00FC3AE8" w:rsidRDefault="00FC3AE8">
      <w:pPr>
        <w:numPr>
          <w:ilvl w:val="12"/>
          <w:numId w:val="0"/>
        </w:numPr>
        <w:ind w:firstLine="720"/>
        <w:jc w:val="both"/>
        <w:rPr>
          <w:bCs/>
          <w:sz w:val="24"/>
          <w:szCs w:val="24"/>
        </w:rPr>
      </w:pPr>
      <w:r w:rsidRPr="003A591A">
        <w:rPr>
          <w:bCs/>
          <w:sz w:val="24"/>
          <w:szCs w:val="24"/>
        </w:rPr>
        <w:t>Navedeno izvješće bilo je objavljeno na mrežnoj stranici e-oglasna ploča Trgovačkog suda u Zagrebu.</w:t>
      </w:r>
    </w:p>
    <w:p w:rsidRPr="003A591A" w:rsidR="00FC3AE8" w:rsidP="00FC3AE8" w:rsidRDefault="00FC3AE8">
      <w:pPr>
        <w:numPr>
          <w:ilvl w:val="12"/>
          <w:numId w:val="0"/>
        </w:numPr>
        <w:ind w:firstLine="720"/>
        <w:jc w:val="both"/>
        <w:rPr>
          <w:bCs/>
          <w:sz w:val="24"/>
          <w:szCs w:val="24"/>
        </w:rPr>
      </w:pPr>
      <w:r w:rsidRPr="003A591A">
        <w:rPr>
          <w:bCs/>
          <w:sz w:val="24"/>
          <w:szCs w:val="24"/>
        </w:rPr>
        <w:t>Sudac upoznaje vjerovnike da se</w:t>
      </w:r>
      <w:r w:rsidRPr="003A591A" w:rsidR="001975C8">
        <w:rPr>
          <w:bCs/>
          <w:sz w:val="24"/>
          <w:szCs w:val="24"/>
        </w:rPr>
        <w:t xml:space="preserve"> mogu očitovati o izvješću stečajnog</w:t>
      </w:r>
      <w:r w:rsidRPr="003A591A">
        <w:rPr>
          <w:bCs/>
          <w:sz w:val="24"/>
          <w:szCs w:val="24"/>
        </w:rPr>
        <w:t xml:space="preserve"> upravitelja u skladu s čl. 227. st. 4. SZ-a.</w:t>
      </w:r>
    </w:p>
    <w:p w:rsidRPr="003A591A" w:rsidR="00E879F1" w:rsidP="00FC3AE8" w:rsidRDefault="00E879F1">
      <w:pPr>
        <w:numPr>
          <w:ilvl w:val="12"/>
          <w:numId w:val="0"/>
        </w:numPr>
        <w:ind w:firstLine="720"/>
        <w:jc w:val="both"/>
        <w:rPr>
          <w:bCs/>
          <w:sz w:val="24"/>
          <w:szCs w:val="24"/>
        </w:rPr>
      </w:pPr>
    </w:p>
    <w:p w:rsidRPr="003A591A" w:rsidR="00E879F1" w:rsidP="00FC3AE8" w:rsidRDefault="001975C8">
      <w:pPr>
        <w:numPr>
          <w:ilvl w:val="12"/>
          <w:numId w:val="0"/>
        </w:numPr>
        <w:ind w:firstLine="720"/>
        <w:jc w:val="both"/>
        <w:rPr>
          <w:bCs/>
          <w:sz w:val="24"/>
          <w:szCs w:val="24"/>
        </w:rPr>
      </w:pPr>
      <w:r w:rsidRPr="003A591A">
        <w:rPr>
          <w:bCs/>
          <w:sz w:val="24"/>
          <w:szCs w:val="24"/>
        </w:rPr>
        <w:t>Stečajni</w:t>
      </w:r>
      <w:r w:rsidRPr="003A591A" w:rsidR="00E879F1">
        <w:rPr>
          <w:bCs/>
          <w:sz w:val="24"/>
          <w:szCs w:val="24"/>
        </w:rPr>
        <w:t xml:space="preserve"> upravitelj </w:t>
      </w:r>
      <w:r w:rsidRPr="003A591A" w:rsidR="00C01172">
        <w:rPr>
          <w:bCs/>
          <w:sz w:val="24"/>
          <w:szCs w:val="24"/>
        </w:rPr>
        <w:t xml:space="preserve">je predao </w:t>
      </w:r>
      <w:r w:rsidRPr="003A591A" w:rsidR="002B394C">
        <w:rPr>
          <w:bCs/>
          <w:sz w:val="24"/>
          <w:szCs w:val="24"/>
        </w:rPr>
        <w:t xml:space="preserve">u </w:t>
      </w:r>
      <w:r w:rsidRPr="003A591A" w:rsidR="00E879F1">
        <w:rPr>
          <w:bCs/>
          <w:sz w:val="24"/>
          <w:szCs w:val="24"/>
        </w:rPr>
        <w:t>spis izvješće koje je bilo objavljeno na mrežnim stranicama e oglasna ploča.</w:t>
      </w:r>
    </w:p>
    <w:p w:rsidRPr="003A591A" w:rsidR="00C01172" w:rsidP="00FC3AE8" w:rsidRDefault="00C01172">
      <w:pPr>
        <w:numPr>
          <w:ilvl w:val="12"/>
          <w:numId w:val="0"/>
        </w:numPr>
        <w:ind w:firstLine="720"/>
        <w:jc w:val="both"/>
        <w:rPr>
          <w:bCs/>
          <w:sz w:val="24"/>
          <w:szCs w:val="24"/>
        </w:rPr>
      </w:pPr>
    </w:p>
    <w:p w:rsidRPr="003A591A" w:rsidR="00C01172" w:rsidP="00FC3AE8" w:rsidRDefault="00CD2CA6">
      <w:pPr>
        <w:numPr>
          <w:ilvl w:val="12"/>
          <w:numId w:val="0"/>
        </w:numPr>
        <w:ind w:firstLine="720"/>
        <w:jc w:val="both"/>
        <w:rPr>
          <w:bCs/>
          <w:sz w:val="24"/>
          <w:szCs w:val="24"/>
        </w:rPr>
      </w:pPr>
      <w:r w:rsidRPr="003A591A">
        <w:rPr>
          <w:bCs/>
          <w:sz w:val="24"/>
          <w:szCs w:val="24"/>
        </w:rPr>
        <w:t>Stečajni</w:t>
      </w:r>
      <w:r w:rsidRPr="003A591A" w:rsidR="00C01172">
        <w:rPr>
          <w:bCs/>
          <w:sz w:val="24"/>
          <w:szCs w:val="24"/>
        </w:rPr>
        <w:t xml:space="preserve"> upravitelj u cijelo</w:t>
      </w:r>
      <w:r w:rsidRPr="003A591A" w:rsidR="00294E6C">
        <w:rPr>
          <w:bCs/>
          <w:sz w:val="24"/>
          <w:szCs w:val="24"/>
        </w:rPr>
        <w:t>sti ostaje kod svojega izvješća te dodatno podnosi izvješće, odnosno dopunu izvješća.</w:t>
      </w:r>
    </w:p>
    <w:p w:rsidRPr="003A591A" w:rsidR="00976CB1" w:rsidP="00FC3AE8" w:rsidRDefault="00976CB1">
      <w:pPr>
        <w:numPr>
          <w:ilvl w:val="12"/>
          <w:numId w:val="0"/>
        </w:numPr>
        <w:ind w:firstLine="720"/>
        <w:jc w:val="both"/>
        <w:rPr>
          <w:bCs/>
          <w:sz w:val="24"/>
          <w:szCs w:val="24"/>
        </w:rPr>
      </w:pPr>
    </w:p>
    <w:p w:rsidRPr="003A591A" w:rsidR="00976CB1" w:rsidP="00FC3AE8" w:rsidRDefault="00976CB1">
      <w:pPr>
        <w:numPr>
          <w:ilvl w:val="12"/>
          <w:numId w:val="0"/>
        </w:numPr>
        <w:ind w:firstLine="720"/>
        <w:jc w:val="both"/>
        <w:rPr>
          <w:bCs/>
          <w:sz w:val="24"/>
          <w:szCs w:val="24"/>
        </w:rPr>
      </w:pPr>
      <w:r w:rsidRPr="003A591A">
        <w:rPr>
          <w:bCs/>
          <w:sz w:val="24"/>
          <w:szCs w:val="24"/>
        </w:rPr>
        <w:t xml:space="preserve">Na poseban upit vjerovnika, stečajni upravitelj navodi kako nije ispitivao način i uvjete pod kojima su neki od vjerovnika stekli razlučno pravo na nekretninama, te je svakako mišljenja kako je istompotrebno i učiniti. </w:t>
      </w:r>
    </w:p>
    <w:p w:rsidRPr="003A591A" w:rsidR="005A407B" w:rsidP="00FC3AE8" w:rsidRDefault="005A407B">
      <w:pPr>
        <w:numPr>
          <w:ilvl w:val="12"/>
          <w:numId w:val="0"/>
        </w:numPr>
        <w:ind w:firstLine="720"/>
        <w:jc w:val="both"/>
        <w:rPr>
          <w:bCs/>
          <w:sz w:val="24"/>
          <w:szCs w:val="24"/>
        </w:rPr>
      </w:pPr>
    </w:p>
    <w:p w:rsidRPr="003A591A" w:rsidR="005A407B" w:rsidP="00FC3AE8" w:rsidRDefault="005A407B">
      <w:pPr>
        <w:numPr>
          <w:ilvl w:val="12"/>
          <w:numId w:val="0"/>
        </w:numPr>
        <w:ind w:firstLine="720"/>
        <w:jc w:val="both"/>
        <w:rPr>
          <w:bCs/>
          <w:sz w:val="24"/>
          <w:szCs w:val="24"/>
        </w:rPr>
      </w:pPr>
      <w:r w:rsidRPr="003A591A">
        <w:rPr>
          <w:bCs/>
          <w:sz w:val="24"/>
          <w:szCs w:val="24"/>
        </w:rPr>
        <w:t>Vjerovnik PRODUKT I CENTAR ISTOK navodi kako prema njegovim saznanjima postoje 2 vjerovnika koji su stekli razlučno pravo u iznosu od 65.000.000,00 kn, a navedeni su u tablici razlučnih vjerovnika na listu 672 spisa i to su: AVENUE OS</w:t>
      </w:r>
      <w:r w:rsidRPr="003A591A" w:rsidR="003E28C1">
        <w:rPr>
          <w:bCs/>
          <w:sz w:val="24"/>
          <w:szCs w:val="24"/>
        </w:rPr>
        <w:t>TE</w:t>
      </w:r>
      <w:r w:rsidRPr="003A591A">
        <w:rPr>
          <w:bCs/>
          <w:sz w:val="24"/>
          <w:szCs w:val="24"/>
        </w:rPr>
        <w:t>U</w:t>
      </w:r>
      <w:r w:rsidRPr="003A591A" w:rsidR="003E28C1">
        <w:rPr>
          <w:bCs/>
          <w:sz w:val="24"/>
          <w:szCs w:val="24"/>
        </w:rPr>
        <w:t>R</w:t>
      </w:r>
      <w:r w:rsidRPr="003A591A" w:rsidR="004B32CE">
        <w:rPr>
          <w:bCs/>
          <w:sz w:val="24"/>
          <w:szCs w:val="24"/>
        </w:rPr>
        <w:t>OPA</w:t>
      </w:r>
      <w:r w:rsidRPr="003A591A">
        <w:rPr>
          <w:bCs/>
          <w:sz w:val="24"/>
          <w:szCs w:val="24"/>
        </w:rPr>
        <w:t xml:space="preserve"> GMBH, OIB: 16091383273 i Sergej Gljade</w:t>
      </w:r>
      <w:r w:rsidR="002E3EA5">
        <w:rPr>
          <w:bCs/>
          <w:sz w:val="24"/>
          <w:szCs w:val="24"/>
        </w:rPr>
        <w:t>l</w:t>
      </w:r>
      <w:r w:rsidRPr="003A591A">
        <w:rPr>
          <w:bCs/>
          <w:sz w:val="24"/>
          <w:szCs w:val="24"/>
        </w:rPr>
        <w:t>kin, OIB: 53315489840, koji su razlučna prava na nek</w:t>
      </w:r>
      <w:r w:rsidRPr="003A591A" w:rsidR="000F5977">
        <w:rPr>
          <w:bCs/>
          <w:sz w:val="24"/>
          <w:szCs w:val="24"/>
        </w:rPr>
        <w:t>r</w:t>
      </w:r>
      <w:r w:rsidRPr="003A591A">
        <w:rPr>
          <w:bCs/>
          <w:sz w:val="24"/>
          <w:szCs w:val="24"/>
        </w:rPr>
        <w:t>etninama stekli 2015. godine</w:t>
      </w:r>
      <w:r w:rsidRPr="003A591A" w:rsidR="000F5977">
        <w:rPr>
          <w:bCs/>
          <w:sz w:val="24"/>
          <w:szCs w:val="24"/>
        </w:rPr>
        <w:t xml:space="preserve"> za vrijeme dok je prednik stečajnog</w:t>
      </w:r>
      <w:r w:rsidRPr="003A591A">
        <w:rPr>
          <w:bCs/>
          <w:sz w:val="24"/>
          <w:szCs w:val="24"/>
        </w:rPr>
        <w:t xml:space="preserve"> dužnika HIDROELEKTRA NISKOGRADNJA bila u postupku predst</w:t>
      </w:r>
      <w:r w:rsidRPr="003A591A" w:rsidR="00A60F46">
        <w:rPr>
          <w:bCs/>
          <w:sz w:val="24"/>
          <w:szCs w:val="24"/>
        </w:rPr>
        <w:t>ečajne nagodbe, a navedeno stjec</w:t>
      </w:r>
      <w:r w:rsidRPr="003A591A">
        <w:rPr>
          <w:bCs/>
          <w:sz w:val="24"/>
          <w:szCs w:val="24"/>
        </w:rPr>
        <w:t>anje razlučnog prava nije u tom postupku bilo predviđeno kao mjera restrukturiranja</w:t>
      </w:r>
      <w:r w:rsidR="00466496">
        <w:rPr>
          <w:bCs/>
          <w:sz w:val="24"/>
          <w:szCs w:val="24"/>
        </w:rPr>
        <w:t xml:space="preserve">. U tom smislu predlaže se da </w:t>
      </w:r>
      <w:r w:rsidRPr="003A591A" w:rsidR="00A60F46">
        <w:rPr>
          <w:bCs/>
          <w:sz w:val="24"/>
          <w:szCs w:val="24"/>
        </w:rPr>
        <w:t xml:space="preserve"> stečajni</w:t>
      </w:r>
      <w:r w:rsidRPr="003A591A">
        <w:rPr>
          <w:bCs/>
          <w:sz w:val="24"/>
          <w:szCs w:val="24"/>
        </w:rPr>
        <w:t xml:space="preserve"> upravitelj u roku od </w:t>
      </w:r>
      <w:r w:rsidRPr="003A591A" w:rsidR="00962A67">
        <w:rPr>
          <w:bCs/>
          <w:sz w:val="24"/>
          <w:szCs w:val="24"/>
        </w:rPr>
        <w:t>45 dana od dana održavanja današnje skupštine dostavi Izvješće o načinima stjecanja razlučnih prava uz mišljenje, odnosno prijedlog</w:t>
      </w:r>
      <w:r w:rsidRPr="003A591A" w:rsidR="00940C3B">
        <w:rPr>
          <w:bCs/>
          <w:sz w:val="24"/>
          <w:szCs w:val="24"/>
        </w:rPr>
        <w:t xml:space="preserve"> eventualnog pobijanja.</w:t>
      </w:r>
    </w:p>
    <w:p w:rsidRPr="003A591A" w:rsidR="00AC356C" w:rsidP="00FC3AE8" w:rsidRDefault="00AC356C">
      <w:pPr>
        <w:numPr>
          <w:ilvl w:val="12"/>
          <w:numId w:val="0"/>
        </w:numPr>
        <w:ind w:firstLine="720"/>
        <w:jc w:val="both"/>
        <w:rPr>
          <w:bCs/>
          <w:sz w:val="24"/>
          <w:szCs w:val="24"/>
        </w:rPr>
      </w:pPr>
      <w:r w:rsidRPr="003A591A">
        <w:rPr>
          <w:bCs/>
          <w:sz w:val="24"/>
          <w:szCs w:val="24"/>
        </w:rPr>
        <w:t>N</w:t>
      </w:r>
      <w:r w:rsidRPr="003A591A" w:rsidR="00940C3B">
        <w:rPr>
          <w:bCs/>
          <w:sz w:val="24"/>
          <w:szCs w:val="24"/>
        </w:rPr>
        <w:t>azočni vjerovnici</w:t>
      </w:r>
      <w:r w:rsidRPr="003A591A">
        <w:rPr>
          <w:bCs/>
          <w:sz w:val="24"/>
          <w:szCs w:val="24"/>
        </w:rPr>
        <w:t xml:space="preserve"> jednoglasno</w:t>
      </w:r>
      <w:r w:rsidR="00E50ECF">
        <w:rPr>
          <w:bCs/>
          <w:sz w:val="24"/>
          <w:szCs w:val="24"/>
        </w:rPr>
        <w:t xml:space="preserve"> prihvaćaju dopunu dnevnog reda, </w:t>
      </w:r>
      <w:r w:rsidRPr="003A591A">
        <w:rPr>
          <w:bCs/>
          <w:sz w:val="24"/>
          <w:szCs w:val="24"/>
        </w:rPr>
        <w:t>te da se glasa o navedenom prijedlogu.</w:t>
      </w:r>
    </w:p>
    <w:p w:rsidRPr="003A591A" w:rsidR="000E13EB" w:rsidP="00FC3AE8" w:rsidRDefault="000E13EB">
      <w:pPr>
        <w:numPr>
          <w:ilvl w:val="12"/>
          <w:numId w:val="0"/>
        </w:numPr>
        <w:ind w:firstLine="720"/>
        <w:jc w:val="both"/>
        <w:rPr>
          <w:bCs/>
          <w:sz w:val="24"/>
          <w:szCs w:val="24"/>
        </w:rPr>
      </w:pPr>
    </w:p>
    <w:p w:rsidRPr="003A591A" w:rsidR="00AC356C" w:rsidP="00FC3AE8" w:rsidRDefault="00AC356C">
      <w:pPr>
        <w:numPr>
          <w:ilvl w:val="12"/>
          <w:numId w:val="0"/>
        </w:numPr>
        <w:ind w:firstLine="720"/>
        <w:jc w:val="both"/>
        <w:rPr>
          <w:bCs/>
          <w:sz w:val="24"/>
          <w:szCs w:val="24"/>
        </w:rPr>
      </w:pPr>
      <w:r w:rsidRPr="003A591A">
        <w:rPr>
          <w:bCs/>
          <w:sz w:val="24"/>
          <w:szCs w:val="24"/>
        </w:rPr>
        <w:t>Utvrđuje se kako</w:t>
      </w:r>
      <w:r w:rsidRPr="003A591A" w:rsidR="000E13EB">
        <w:rPr>
          <w:bCs/>
          <w:sz w:val="24"/>
          <w:szCs w:val="24"/>
        </w:rPr>
        <w:t xml:space="preserve"> je pristigao podnesak vjerovnika Privredna banka Zagreb </w:t>
      </w:r>
      <w:r w:rsidR="007F0FFF">
        <w:rPr>
          <w:bCs/>
          <w:sz w:val="24"/>
          <w:szCs w:val="24"/>
        </w:rPr>
        <w:t xml:space="preserve">d.d. </w:t>
      </w:r>
      <w:r w:rsidRPr="003A591A" w:rsidR="000E13EB">
        <w:rPr>
          <w:bCs/>
          <w:sz w:val="24"/>
          <w:szCs w:val="24"/>
        </w:rPr>
        <w:t>dana 22.07.2020., obj</w:t>
      </w:r>
      <w:r w:rsidR="007F0FFF">
        <w:rPr>
          <w:bCs/>
          <w:sz w:val="24"/>
          <w:szCs w:val="24"/>
        </w:rPr>
        <w:t>avljeno na mrežnim stranicama e-</w:t>
      </w:r>
      <w:r w:rsidRPr="003A591A" w:rsidR="000E13EB">
        <w:rPr>
          <w:bCs/>
          <w:sz w:val="24"/>
          <w:szCs w:val="24"/>
        </w:rPr>
        <w:t>oglasna ploča istoga dana</w:t>
      </w:r>
      <w:r w:rsidRPr="003A591A" w:rsidR="00EF6BE0">
        <w:rPr>
          <w:bCs/>
          <w:sz w:val="24"/>
          <w:szCs w:val="24"/>
        </w:rPr>
        <w:t>,</w:t>
      </w:r>
      <w:r w:rsidRPr="003A591A" w:rsidR="000E13EB">
        <w:rPr>
          <w:bCs/>
          <w:sz w:val="24"/>
          <w:szCs w:val="24"/>
        </w:rPr>
        <w:t xml:space="preserve"> u kojem isti predlažu </w:t>
      </w:r>
      <w:r w:rsidRPr="003A591A" w:rsidR="00EF6BE0">
        <w:rPr>
          <w:bCs/>
          <w:sz w:val="24"/>
          <w:szCs w:val="24"/>
        </w:rPr>
        <w:t>osnivanja odbora članova od 5 v</w:t>
      </w:r>
      <w:r w:rsidRPr="003A591A" w:rsidR="000E13EB">
        <w:rPr>
          <w:bCs/>
          <w:sz w:val="24"/>
          <w:szCs w:val="24"/>
        </w:rPr>
        <w:t>jerovnika,</w:t>
      </w:r>
      <w:r w:rsidR="00F34696">
        <w:rPr>
          <w:bCs/>
          <w:sz w:val="24"/>
          <w:szCs w:val="24"/>
        </w:rPr>
        <w:t xml:space="preserve"> </w:t>
      </w:r>
      <w:r w:rsidRPr="003A591A" w:rsidR="000E13EB">
        <w:rPr>
          <w:bCs/>
          <w:sz w:val="24"/>
          <w:szCs w:val="24"/>
        </w:rPr>
        <w:t>u kojem odboru bi bili:</w:t>
      </w:r>
    </w:p>
    <w:p w:rsidRPr="003A591A" w:rsidR="00EF6BE0" w:rsidP="00FC3AE8" w:rsidRDefault="00EF6BE0">
      <w:pPr>
        <w:numPr>
          <w:ilvl w:val="12"/>
          <w:numId w:val="0"/>
        </w:numPr>
        <w:ind w:firstLine="720"/>
        <w:jc w:val="both"/>
        <w:rPr>
          <w:bCs/>
          <w:sz w:val="24"/>
          <w:szCs w:val="24"/>
        </w:rPr>
      </w:pPr>
    </w:p>
    <w:p w:rsidRPr="003A591A" w:rsidR="000E13EB" w:rsidP="005C32A4" w:rsidRDefault="000E13EB">
      <w:pPr>
        <w:pStyle w:val="Odlomakpopisa"/>
        <w:numPr>
          <w:ilvl w:val="0"/>
          <w:numId w:val="5"/>
        </w:numPr>
        <w:jc w:val="both"/>
        <w:rPr>
          <w:rFonts w:ascii="Times New Roman" w:hAnsi="Times New Roman"/>
          <w:bCs/>
          <w:sz w:val="24"/>
          <w:szCs w:val="24"/>
        </w:rPr>
      </w:pPr>
      <w:r w:rsidRPr="003A591A">
        <w:rPr>
          <w:rFonts w:ascii="Times New Roman" w:hAnsi="Times New Roman"/>
          <w:bCs/>
          <w:sz w:val="24"/>
          <w:szCs w:val="24"/>
        </w:rPr>
        <w:t>PBZ d.d., Zagreb</w:t>
      </w:r>
    </w:p>
    <w:p w:rsidRPr="003A591A" w:rsidR="000E13EB" w:rsidP="005C32A4" w:rsidRDefault="000E13EB">
      <w:pPr>
        <w:pStyle w:val="Odlomakpopisa"/>
        <w:numPr>
          <w:ilvl w:val="0"/>
          <w:numId w:val="5"/>
        </w:numPr>
        <w:jc w:val="both"/>
        <w:rPr>
          <w:rFonts w:ascii="Times New Roman" w:hAnsi="Times New Roman"/>
          <w:bCs/>
          <w:sz w:val="24"/>
          <w:szCs w:val="24"/>
        </w:rPr>
      </w:pPr>
      <w:r w:rsidRPr="003A591A">
        <w:rPr>
          <w:rFonts w:ascii="Times New Roman" w:hAnsi="Times New Roman"/>
          <w:bCs/>
          <w:sz w:val="24"/>
          <w:szCs w:val="24"/>
        </w:rPr>
        <w:t>Dalekovod d.d., Zagreb</w:t>
      </w:r>
    </w:p>
    <w:p w:rsidRPr="003A591A" w:rsidR="000E13EB" w:rsidP="005C32A4" w:rsidRDefault="000E13EB">
      <w:pPr>
        <w:pStyle w:val="Odlomakpopisa"/>
        <w:numPr>
          <w:ilvl w:val="0"/>
          <w:numId w:val="5"/>
        </w:numPr>
        <w:jc w:val="both"/>
        <w:rPr>
          <w:rFonts w:ascii="Times New Roman" w:hAnsi="Times New Roman"/>
          <w:bCs/>
          <w:sz w:val="24"/>
          <w:szCs w:val="24"/>
        </w:rPr>
      </w:pPr>
      <w:r w:rsidRPr="003A591A">
        <w:rPr>
          <w:rFonts w:ascii="Times New Roman" w:hAnsi="Times New Roman"/>
          <w:bCs/>
          <w:sz w:val="24"/>
          <w:szCs w:val="24"/>
        </w:rPr>
        <w:lastRenderedPageBreak/>
        <w:t>Našice cement, Našice</w:t>
      </w:r>
    </w:p>
    <w:p w:rsidRPr="003A591A" w:rsidR="000E13EB" w:rsidP="005C32A4" w:rsidRDefault="000E13EB">
      <w:pPr>
        <w:pStyle w:val="Odlomakpopisa"/>
        <w:numPr>
          <w:ilvl w:val="0"/>
          <w:numId w:val="5"/>
        </w:numPr>
        <w:jc w:val="both"/>
        <w:rPr>
          <w:rFonts w:ascii="Times New Roman" w:hAnsi="Times New Roman"/>
          <w:bCs/>
          <w:sz w:val="24"/>
          <w:szCs w:val="24"/>
        </w:rPr>
      </w:pPr>
      <w:r w:rsidRPr="003A591A">
        <w:rPr>
          <w:rFonts w:ascii="Times New Roman" w:hAnsi="Times New Roman"/>
          <w:bCs/>
          <w:sz w:val="24"/>
          <w:szCs w:val="24"/>
        </w:rPr>
        <w:t>Grad Zaprešić, Zaprešić</w:t>
      </w:r>
    </w:p>
    <w:p w:rsidRPr="003A591A" w:rsidR="000E13EB" w:rsidP="005C32A4" w:rsidRDefault="000E13EB">
      <w:pPr>
        <w:pStyle w:val="Odlomakpopisa"/>
        <w:numPr>
          <w:ilvl w:val="0"/>
          <w:numId w:val="5"/>
        </w:numPr>
        <w:jc w:val="both"/>
        <w:rPr>
          <w:rFonts w:ascii="Times New Roman" w:hAnsi="Times New Roman"/>
          <w:bCs/>
          <w:sz w:val="24"/>
          <w:szCs w:val="24"/>
        </w:rPr>
      </w:pPr>
      <w:r w:rsidRPr="003A591A">
        <w:rPr>
          <w:rFonts w:ascii="Times New Roman" w:hAnsi="Times New Roman"/>
          <w:bCs/>
          <w:sz w:val="24"/>
          <w:szCs w:val="24"/>
        </w:rPr>
        <w:t>Marko Lovrić, Zagreb, Gradićanska 30, OIB: 43256315285</w:t>
      </w:r>
    </w:p>
    <w:p w:rsidRPr="003A591A" w:rsidR="00874903" w:rsidP="000E13EB" w:rsidRDefault="00874903">
      <w:pPr>
        <w:jc w:val="both"/>
        <w:rPr>
          <w:bCs/>
          <w:sz w:val="24"/>
          <w:szCs w:val="24"/>
        </w:rPr>
      </w:pPr>
    </w:p>
    <w:p w:rsidRPr="003A591A" w:rsidR="000E13EB" w:rsidP="000E13EB" w:rsidRDefault="00874903">
      <w:pPr>
        <w:jc w:val="both"/>
        <w:rPr>
          <w:bCs/>
          <w:sz w:val="24"/>
          <w:szCs w:val="24"/>
        </w:rPr>
      </w:pPr>
      <w:r w:rsidRPr="003A591A">
        <w:rPr>
          <w:bCs/>
          <w:sz w:val="24"/>
          <w:szCs w:val="24"/>
        </w:rPr>
        <w:t xml:space="preserve">Osim toga, vjerovnik PBZ na današnjoj skupštini </w:t>
      </w:r>
      <w:r w:rsidRPr="003A591A" w:rsidR="00660686">
        <w:rPr>
          <w:bCs/>
          <w:sz w:val="24"/>
          <w:szCs w:val="24"/>
        </w:rPr>
        <w:t xml:space="preserve">predlaže </w:t>
      </w:r>
      <w:r w:rsidRPr="003A591A">
        <w:rPr>
          <w:bCs/>
          <w:sz w:val="24"/>
          <w:szCs w:val="24"/>
        </w:rPr>
        <w:t>razmatrati i donijeti odluku o</w:t>
      </w:r>
      <w:r w:rsidRPr="003A591A" w:rsidR="00EF6BE0">
        <w:rPr>
          <w:bCs/>
          <w:sz w:val="24"/>
          <w:szCs w:val="24"/>
        </w:rPr>
        <w:t xml:space="preserve"> smjeni stečajnog</w:t>
      </w:r>
      <w:r w:rsidRPr="003A591A">
        <w:rPr>
          <w:bCs/>
          <w:sz w:val="24"/>
          <w:szCs w:val="24"/>
        </w:rPr>
        <w:t xml:space="preserve"> upravitelja Damira Katića</w:t>
      </w:r>
      <w:r w:rsidRPr="003A591A" w:rsidR="00660686">
        <w:rPr>
          <w:bCs/>
          <w:sz w:val="24"/>
          <w:szCs w:val="24"/>
        </w:rPr>
        <w:t>,</w:t>
      </w:r>
      <w:r w:rsidRPr="003A591A">
        <w:rPr>
          <w:bCs/>
          <w:sz w:val="24"/>
          <w:szCs w:val="24"/>
        </w:rPr>
        <w:t xml:space="preserve"> te kao novog imenovati Tomislava Čoga.</w:t>
      </w:r>
    </w:p>
    <w:p w:rsidRPr="003A591A" w:rsidR="00874903" w:rsidP="000E13EB" w:rsidRDefault="00874903">
      <w:pPr>
        <w:jc w:val="both"/>
        <w:rPr>
          <w:bCs/>
          <w:sz w:val="24"/>
          <w:szCs w:val="24"/>
        </w:rPr>
      </w:pPr>
    </w:p>
    <w:p w:rsidRPr="003A591A" w:rsidR="00874903" w:rsidP="000E13EB" w:rsidRDefault="00874903">
      <w:pPr>
        <w:jc w:val="both"/>
        <w:rPr>
          <w:bCs/>
          <w:sz w:val="24"/>
          <w:szCs w:val="24"/>
        </w:rPr>
      </w:pPr>
      <w:r w:rsidRPr="003A591A">
        <w:rPr>
          <w:bCs/>
          <w:sz w:val="24"/>
          <w:szCs w:val="24"/>
        </w:rPr>
        <w:t>Vjerovn</w:t>
      </w:r>
      <w:r w:rsidRPr="003A591A" w:rsidR="003811E0">
        <w:rPr>
          <w:bCs/>
          <w:sz w:val="24"/>
          <w:szCs w:val="24"/>
        </w:rPr>
        <w:t>ici suglasno prihvaćaju dopunu dnevnog</w:t>
      </w:r>
      <w:r w:rsidRPr="003A591A">
        <w:rPr>
          <w:bCs/>
          <w:sz w:val="24"/>
          <w:szCs w:val="24"/>
        </w:rPr>
        <w:t xml:space="preserve"> reda po prijedlogu PBZ d.d., Zagreb.</w:t>
      </w:r>
    </w:p>
    <w:p w:rsidRPr="003A591A" w:rsidR="00F97FE1" w:rsidP="000E13EB" w:rsidRDefault="00F97FE1">
      <w:pPr>
        <w:jc w:val="both"/>
        <w:rPr>
          <w:bCs/>
          <w:sz w:val="24"/>
          <w:szCs w:val="24"/>
        </w:rPr>
      </w:pPr>
    </w:p>
    <w:p w:rsidRPr="003A591A" w:rsidR="00F97FE1" w:rsidP="000E13EB" w:rsidRDefault="006D1F7E">
      <w:pPr>
        <w:jc w:val="both"/>
        <w:rPr>
          <w:bCs/>
          <w:sz w:val="24"/>
          <w:szCs w:val="24"/>
        </w:rPr>
      </w:pPr>
      <w:r w:rsidRPr="003A591A">
        <w:rPr>
          <w:bCs/>
          <w:sz w:val="24"/>
          <w:szCs w:val="24"/>
        </w:rPr>
        <w:t>Na poseban upit vjerovni</w:t>
      </w:r>
      <w:r w:rsidRPr="003A591A" w:rsidR="00801144">
        <w:rPr>
          <w:bCs/>
          <w:sz w:val="24"/>
          <w:szCs w:val="24"/>
        </w:rPr>
        <w:t>ka steč. upravitelj navo</w:t>
      </w:r>
      <w:r w:rsidRPr="003A591A">
        <w:rPr>
          <w:bCs/>
          <w:sz w:val="24"/>
          <w:szCs w:val="24"/>
        </w:rPr>
        <w:t>di kako nije radio posebnu procjenu zemljišta i nekretnina, obzirom da bi</w:t>
      </w:r>
      <w:r w:rsidRPr="003A591A" w:rsidR="003315BD">
        <w:rPr>
          <w:bCs/>
          <w:sz w:val="24"/>
          <w:szCs w:val="24"/>
        </w:rPr>
        <w:t xml:space="preserve"> </w:t>
      </w:r>
      <w:r w:rsidRPr="003A591A">
        <w:rPr>
          <w:bCs/>
          <w:sz w:val="24"/>
          <w:szCs w:val="24"/>
        </w:rPr>
        <w:t>na taj način nastali veliki toškovi, to</w:t>
      </w:r>
      <w:r w:rsidRPr="003A591A" w:rsidR="00BC1A00">
        <w:rPr>
          <w:bCs/>
          <w:sz w:val="24"/>
          <w:szCs w:val="24"/>
        </w:rPr>
        <w:t xml:space="preserve"> stečajni upravitelj ne može napraviti na svoju ruk</w:t>
      </w:r>
      <w:r w:rsidRPr="003A591A">
        <w:rPr>
          <w:bCs/>
          <w:sz w:val="24"/>
          <w:szCs w:val="24"/>
        </w:rPr>
        <w:t>u. U dijelu knjigovodstvene vrijednosti nekretnina ista se ne može uzeti kao mjerodavna, obzirom da su nekretnine npr. u Zaprešiću i Stupniku u cijelosti devastirane, napu</w:t>
      </w:r>
      <w:r w:rsidRPr="003A591A" w:rsidR="00C011BC">
        <w:rPr>
          <w:bCs/>
          <w:sz w:val="24"/>
          <w:szCs w:val="24"/>
        </w:rPr>
        <w:t>štene i pokradeno je gotovo sve,</w:t>
      </w:r>
      <w:r w:rsidRPr="003A591A">
        <w:rPr>
          <w:bCs/>
          <w:sz w:val="24"/>
          <w:szCs w:val="24"/>
        </w:rPr>
        <w:t xml:space="preserve"> </w:t>
      </w:r>
      <w:r w:rsidRPr="003A591A" w:rsidR="00C011BC">
        <w:rPr>
          <w:bCs/>
          <w:sz w:val="24"/>
          <w:szCs w:val="24"/>
        </w:rPr>
        <w:t>s</w:t>
      </w:r>
      <w:r w:rsidRPr="003A591A">
        <w:rPr>
          <w:bCs/>
          <w:sz w:val="24"/>
          <w:szCs w:val="24"/>
        </w:rPr>
        <w:t>lijedom čega njihova vri</w:t>
      </w:r>
      <w:r w:rsidRPr="003A591A" w:rsidR="000E4C55">
        <w:rPr>
          <w:bCs/>
          <w:sz w:val="24"/>
          <w:szCs w:val="24"/>
        </w:rPr>
        <w:t>jednost bila bi jednaka vrijedn</w:t>
      </w:r>
      <w:r w:rsidRPr="003A591A">
        <w:rPr>
          <w:bCs/>
          <w:sz w:val="24"/>
          <w:szCs w:val="24"/>
        </w:rPr>
        <w:t>o</w:t>
      </w:r>
      <w:r w:rsidRPr="003A591A" w:rsidR="000E4C55">
        <w:rPr>
          <w:bCs/>
          <w:sz w:val="24"/>
          <w:szCs w:val="24"/>
        </w:rPr>
        <w:t>s</w:t>
      </w:r>
      <w:r w:rsidRPr="003A591A">
        <w:rPr>
          <w:bCs/>
          <w:sz w:val="24"/>
          <w:szCs w:val="24"/>
        </w:rPr>
        <w:t>ti samog zemljišta.</w:t>
      </w:r>
    </w:p>
    <w:p w:rsidRPr="003A591A" w:rsidR="00FC3AE8" w:rsidP="00957E20" w:rsidRDefault="00FC3AE8">
      <w:pPr>
        <w:numPr>
          <w:ilvl w:val="12"/>
          <w:numId w:val="0"/>
        </w:numPr>
        <w:jc w:val="both"/>
        <w:rPr>
          <w:bCs/>
          <w:sz w:val="24"/>
          <w:szCs w:val="24"/>
        </w:rPr>
      </w:pPr>
    </w:p>
    <w:p w:rsidRPr="003A591A" w:rsidR="00FC3AE8" w:rsidP="00FC3AE8" w:rsidRDefault="00FC3AE8">
      <w:pPr>
        <w:numPr>
          <w:ilvl w:val="12"/>
          <w:numId w:val="0"/>
        </w:numPr>
        <w:ind w:firstLine="720"/>
        <w:jc w:val="both"/>
        <w:rPr>
          <w:bCs/>
          <w:sz w:val="24"/>
          <w:szCs w:val="24"/>
        </w:rPr>
      </w:pPr>
      <w:r w:rsidRPr="003A591A">
        <w:rPr>
          <w:bCs/>
          <w:sz w:val="24"/>
          <w:szCs w:val="24"/>
        </w:rPr>
        <w:t>Stečajni upravitelj izlaže kao i u svom pisanom izvješću,</w:t>
      </w:r>
      <w:r w:rsidRPr="003A591A">
        <w:rPr>
          <w:b/>
          <w:bCs/>
          <w:i/>
          <w:sz w:val="24"/>
          <w:szCs w:val="24"/>
        </w:rPr>
        <w:t xml:space="preserve"> </w:t>
      </w:r>
      <w:r w:rsidRPr="003A591A">
        <w:rPr>
          <w:bCs/>
          <w:sz w:val="24"/>
          <w:szCs w:val="24"/>
        </w:rPr>
        <w:t>na koje nazočni vjerovnici nemaju primjedbi.</w:t>
      </w:r>
    </w:p>
    <w:p w:rsidRPr="003A591A" w:rsidR="00FC3AE8" w:rsidP="00936C4F" w:rsidRDefault="00FC3AE8">
      <w:pPr>
        <w:numPr>
          <w:ilvl w:val="12"/>
          <w:numId w:val="0"/>
        </w:numPr>
        <w:jc w:val="both"/>
        <w:rPr>
          <w:bCs/>
          <w:sz w:val="24"/>
          <w:szCs w:val="24"/>
        </w:rPr>
      </w:pPr>
    </w:p>
    <w:p w:rsidRPr="003A591A" w:rsidR="005C652C" w:rsidP="00957E20" w:rsidRDefault="00FC3AE8">
      <w:pPr>
        <w:numPr>
          <w:ilvl w:val="12"/>
          <w:numId w:val="0"/>
        </w:numPr>
        <w:jc w:val="both"/>
        <w:rPr>
          <w:bCs/>
          <w:sz w:val="24"/>
          <w:szCs w:val="24"/>
        </w:rPr>
      </w:pPr>
      <w:r w:rsidRPr="003A591A">
        <w:rPr>
          <w:bCs/>
          <w:sz w:val="24"/>
          <w:szCs w:val="24"/>
        </w:rPr>
        <w:t>Stečajni upravitelj predlaže donošenje slijedećih odluka:</w:t>
      </w:r>
    </w:p>
    <w:p w:rsidRPr="003A591A" w:rsidR="00416738" w:rsidP="00957E20" w:rsidRDefault="00416738">
      <w:pPr>
        <w:numPr>
          <w:ilvl w:val="12"/>
          <w:numId w:val="0"/>
        </w:numPr>
        <w:jc w:val="both"/>
        <w:rPr>
          <w:bCs/>
          <w:sz w:val="24"/>
          <w:szCs w:val="24"/>
        </w:rPr>
      </w:pPr>
    </w:p>
    <w:p w:rsidRPr="003A591A" w:rsidR="00416738" w:rsidP="005C32A4" w:rsidRDefault="00416738">
      <w:pPr>
        <w:pStyle w:val="Odlomakpopisa"/>
        <w:numPr>
          <w:ilvl w:val="0"/>
          <w:numId w:val="2"/>
        </w:numPr>
        <w:jc w:val="both"/>
        <w:rPr>
          <w:rFonts w:ascii="Times New Roman" w:hAnsi="Times New Roman"/>
          <w:bCs/>
          <w:sz w:val="24"/>
          <w:szCs w:val="24"/>
        </w:rPr>
      </w:pPr>
      <w:r w:rsidRPr="003A591A">
        <w:rPr>
          <w:rFonts w:ascii="Times New Roman" w:hAnsi="Times New Roman"/>
          <w:bCs/>
          <w:sz w:val="24"/>
          <w:szCs w:val="24"/>
        </w:rPr>
        <w:t xml:space="preserve">Prihvaća se izvješće stečajnog upravitelja u cijelosti </w:t>
      </w:r>
    </w:p>
    <w:p w:rsidRPr="003A591A" w:rsidR="00B32BC6" w:rsidP="005C32A4" w:rsidRDefault="00416738">
      <w:pPr>
        <w:pStyle w:val="Odlomakpopisa"/>
        <w:numPr>
          <w:ilvl w:val="0"/>
          <w:numId w:val="2"/>
        </w:numPr>
        <w:jc w:val="both"/>
        <w:rPr>
          <w:rFonts w:ascii="Times New Roman" w:hAnsi="Times New Roman"/>
          <w:bCs/>
          <w:sz w:val="24"/>
          <w:szCs w:val="24"/>
        </w:rPr>
      </w:pPr>
      <w:r w:rsidRPr="003A591A">
        <w:rPr>
          <w:rFonts w:ascii="Times New Roman" w:hAnsi="Times New Roman"/>
          <w:bCs/>
          <w:sz w:val="24"/>
          <w:szCs w:val="24"/>
        </w:rPr>
        <w:t>Poslovanje stečajnog dužnika neće se nastavljati</w:t>
      </w:r>
    </w:p>
    <w:p w:rsidRPr="003A591A" w:rsidR="00416738" w:rsidP="005C32A4" w:rsidRDefault="00416738">
      <w:pPr>
        <w:pStyle w:val="Odlomakpopisa"/>
        <w:numPr>
          <w:ilvl w:val="0"/>
          <w:numId w:val="2"/>
        </w:numPr>
        <w:jc w:val="both"/>
        <w:rPr>
          <w:rFonts w:ascii="Times New Roman" w:hAnsi="Times New Roman"/>
          <w:bCs/>
          <w:sz w:val="24"/>
          <w:szCs w:val="24"/>
        </w:rPr>
      </w:pPr>
      <w:r w:rsidRPr="003A591A">
        <w:rPr>
          <w:rFonts w:ascii="Times New Roman" w:hAnsi="Times New Roman"/>
          <w:bCs/>
          <w:sz w:val="24"/>
          <w:szCs w:val="24"/>
        </w:rPr>
        <w:t xml:space="preserve">Prihvaća se predračun troškova za naredno razdoblje od 12 mjeseci  </w:t>
      </w:r>
    </w:p>
    <w:p w:rsidRPr="003A591A" w:rsidR="00416738" w:rsidP="005C32A4" w:rsidRDefault="00416738">
      <w:pPr>
        <w:pStyle w:val="Odlomakpopisa"/>
        <w:numPr>
          <w:ilvl w:val="0"/>
          <w:numId w:val="2"/>
        </w:numPr>
        <w:jc w:val="both"/>
        <w:rPr>
          <w:rFonts w:ascii="Times New Roman" w:hAnsi="Times New Roman"/>
          <w:bCs/>
          <w:sz w:val="24"/>
          <w:szCs w:val="24"/>
        </w:rPr>
      </w:pPr>
      <w:r w:rsidRPr="003A591A">
        <w:rPr>
          <w:rFonts w:ascii="Times New Roman" w:hAnsi="Times New Roman"/>
          <w:bCs/>
          <w:sz w:val="24"/>
          <w:szCs w:val="24"/>
        </w:rPr>
        <w:t>Prihvaća se obračun do sada učinjenih troškova</w:t>
      </w:r>
    </w:p>
    <w:p w:rsidRPr="003A591A" w:rsidR="00F87244" w:rsidP="00F87244" w:rsidRDefault="00F87244">
      <w:pPr>
        <w:jc w:val="both"/>
        <w:rPr>
          <w:bCs/>
          <w:sz w:val="24"/>
          <w:szCs w:val="24"/>
        </w:rPr>
      </w:pPr>
    </w:p>
    <w:p w:rsidRPr="003A591A" w:rsidR="00F87244" w:rsidP="00F87244" w:rsidRDefault="00F87244">
      <w:pPr>
        <w:jc w:val="both"/>
        <w:rPr>
          <w:bCs/>
          <w:sz w:val="24"/>
          <w:szCs w:val="24"/>
        </w:rPr>
      </w:pPr>
      <w:r w:rsidRPr="003A591A">
        <w:rPr>
          <w:bCs/>
          <w:sz w:val="24"/>
          <w:szCs w:val="24"/>
        </w:rPr>
        <w:t>Stečajni sudac obavještava vjerovnike da će se glasovati dizanjem ruke.</w:t>
      </w:r>
    </w:p>
    <w:p w:rsidRPr="003A591A" w:rsidR="00F87244" w:rsidP="00F87244" w:rsidRDefault="00F87244">
      <w:pPr>
        <w:numPr>
          <w:ilvl w:val="12"/>
          <w:numId w:val="0"/>
        </w:numPr>
        <w:jc w:val="both"/>
        <w:rPr>
          <w:bCs/>
          <w:sz w:val="24"/>
          <w:szCs w:val="24"/>
        </w:rPr>
      </w:pPr>
    </w:p>
    <w:p w:rsidRPr="003A591A" w:rsidR="00394DDA" w:rsidP="00F87244" w:rsidRDefault="00043D3C">
      <w:pPr>
        <w:numPr>
          <w:ilvl w:val="12"/>
          <w:numId w:val="0"/>
        </w:numPr>
        <w:jc w:val="both"/>
        <w:rPr>
          <w:bCs/>
          <w:sz w:val="24"/>
          <w:szCs w:val="24"/>
        </w:rPr>
      </w:pPr>
      <w:r w:rsidRPr="003A591A">
        <w:rPr>
          <w:bCs/>
          <w:sz w:val="24"/>
          <w:szCs w:val="24"/>
        </w:rPr>
        <w:t>Sud</w:t>
      </w:r>
      <w:r w:rsidRPr="003A591A" w:rsidR="006811E6">
        <w:rPr>
          <w:bCs/>
          <w:sz w:val="24"/>
          <w:szCs w:val="24"/>
        </w:rPr>
        <w:t>ac utvrđuje kako su na skupštini vjerovnika nazočni vjero</w:t>
      </w:r>
      <w:r w:rsidRPr="003A591A" w:rsidR="00E92853">
        <w:rPr>
          <w:bCs/>
          <w:sz w:val="24"/>
          <w:szCs w:val="24"/>
        </w:rPr>
        <w:t>vnici s ukupnom tražbinom od 106</w:t>
      </w:r>
      <w:r w:rsidRPr="003A591A" w:rsidR="00FB57CC">
        <w:rPr>
          <w:bCs/>
          <w:sz w:val="24"/>
          <w:szCs w:val="24"/>
        </w:rPr>
        <w:t>.823.260,2</w:t>
      </w:r>
      <w:r w:rsidRPr="003A591A" w:rsidR="00E92853">
        <w:rPr>
          <w:bCs/>
          <w:sz w:val="24"/>
          <w:szCs w:val="24"/>
        </w:rPr>
        <w:t>8</w:t>
      </w:r>
      <w:r w:rsidRPr="003A591A" w:rsidR="006811E6">
        <w:rPr>
          <w:bCs/>
          <w:sz w:val="24"/>
          <w:szCs w:val="24"/>
        </w:rPr>
        <w:t xml:space="preserve"> kn.</w:t>
      </w:r>
    </w:p>
    <w:p w:rsidRPr="003A591A" w:rsidR="006811E6" w:rsidP="00F87244" w:rsidRDefault="006811E6">
      <w:pPr>
        <w:numPr>
          <w:ilvl w:val="12"/>
          <w:numId w:val="0"/>
        </w:numPr>
        <w:jc w:val="both"/>
        <w:rPr>
          <w:bCs/>
          <w:sz w:val="24"/>
          <w:szCs w:val="24"/>
        </w:rPr>
      </w:pPr>
    </w:p>
    <w:p w:rsidRPr="003A591A" w:rsidR="006811E6" w:rsidP="00F87244" w:rsidRDefault="006811E6">
      <w:pPr>
        <w:numPr>
          <w:ilvl w:val="12"/>
          <w:numId w:val="0"/>
        </w:numPr>
        <w:jc w:val="both"/>
        <w:rPr>
          <w:bCs/>
          <w:sz w:val="24"/>
          <w:szCs w:val="24"/>
        </w:rPr>
      </w:pPr>
      <w:r w:rsidRPr="003A591A">
        <w:rPr>
          <w:bCs/>
          <w:sz w:val="24"/>
          <w:szCs w:val="24"/>
        </w:rPr>
        <w:t>Pristupa se glasanju.</w:t>
      </w:r>
    </w:p>
    <w:p w:rsidRPr="003A591A" w:rsidR="00331679" w:rsidP="00F87244" w:rsidRDefault="00331679">
      <w:pPr>
        <w:jc w:val="both"/>
        <w:rPr>
          <w:bCs/>
          <w:sz w:val="24"/>
          <w:szCs w:val="24"/>
        </w:rPr>
      </w:pPr>
    </w:p>
    <w:p w:rsidRPr="003A591A" w:rsidR="00F87244" w:rsidP="00F87244" w:rsidRDefault="00F87244">
      <w:pPr>
        <w:jc w:val="both"/>
        <w:rPr>
          <w:bCs/>
          <w:sz w:val="24"/>
          <w:szCs w:val="24"/>
        </w:rPr>
      </w:pPr>
      <w:r w:rsidRPr="003A591A">
        <w:rPr>
          <w:bCs/>
          <w:sz w:val="24"/>
          <w:szCs w:val="24"/>
        </w:rPr>
        <w:t>S</w:t>
      </w:r>
      <w:r w:rsidRPr="003A591A" w:rsidR="00C20FB2">
        <w:rPr>
          <w:bCs/>
          <w:sz w:val="24"/>
          <w:szCs w:val="24"/>
        </w:rPr>
        <w:t xml:space="preserve">tečajni vjerovnici </w:t>
      </w:r>
      <w:r w:rsidRPr="003A591A" w:rsidR="001508EF">
        <w:rPr>
          <w:bCs/>
          <w:sz w:val="24"/>
          <w:szCs w:val="24"/>
        </w:rPr>
        <w:t xml:space="preserve">pristupaju glasovanju za </w:t>
      </w:r>
    </w:p>
    <w:p w:rsidRPr="003A591A" w:rsidR="00F87244" w:rsidP="00F87244" w:rsidRDefault="00F87244">
      <w:pPr>
        <w:jc w:val="both"/>
        <w:rPr>
          <w:bCs/>
          <w:sz w:val="24"/>
          <w:szCs w:val="24"/>
        </w:rPr>
      </w:pPr>
    </w:p>
    <w:p w:rsidRPr="003A591A" w:rsidR="00F87244" w:rsidP="00F87244" w:rsidRDefault="001508EF">
      <w:pPr>
        <w:jc w:val="center"/>
        <w:rPr>
          <w:b/>
          <w:bCs/>
          <w:sz w:val="24"/>
          <w:szCs w:val="24"/>
        </w:rPr>
      </w:pPr>
      <w:r w:rsidRPr="003A591A">
        <w:rPr>
          <w:b/>
          <w:bCs/>
          <w:sz w:val="24"/>
          <w:szCs w:val="24"/>
        </w:rPr>
        <w:t>O D L U K U</w:t>
      </w:r>
    </w:p>
    <w:p w:rsidRPr="003A591A" w:rsidR="00F87244" w:rsidP="00F87244" w:rsidRDefault="00F87244">
      <w:pPr>
        <w:jc w:val="center"/>
        <w:rPr>
          <w:b/>
          <w:bCs/>
          <w:sz w:val="24"/>
          <w:szCs w:val="24"/>
        </w:rPr>
      </w:pPr>
    </w:p>
    <w:p w:rsidRPr="003A591A" w:rsidR="00416738" w:rsidP="005C32A4" w:rsidRDefault="00416738">
      <w:pPr>
        <w:pStyle w:val="Odlomakpopisa"/>
        <w:numPr>
          <w:ilvl w:val="0"/>
          <w:numId w:val="3"/>
        </w:numPr>
        <w:jc w:val="both"/>
        <w:rPr>
          <w:rFonts w:ascii="Times New Roman" w:hAnsi="Times New Roman"/>
          <w:bCs/>
          <w:sz w:val="24"/>
          <w:szCs w:val="24"/>
        </w:rPr>
      </w:pPr>
      <w:r w:rsidRPr="003A591A">
        <w:rPr>
          <w:rFonts w:ascii="Times New Roman" w:hAnsi="Times New Roman"/>
          <w:bCs/>
          <w:sz w:val="24"/>
          <w:szCs w:val="24"/>
        </w:rPr>
        <w:t>Prihvaća se izvješće st</w:t>
      </w:r>
      <w:r w:rsidRPr="003A591A" w:rsidR="006E3A83">
        <w:rPr>
          <w:rFonts w:ascii="Times New Roman" w:hAnsi="Times New Roman"/>
          <w:bCs/>
          <w:sz w:val="24"/>
          <w:szCs w:val="24"/>
        </w:rPr>
        <w:t>ečajnog upravitelja u cijelosti.</w:t>
      </w:r>
    </w:p>
    <w:p w:rsidRPr="003A591A" w:rsidR="006E3A83" w:rsidP="008E5D98" w:rsidRDefault="001508EF">
      <w:pPr>
        <w:ind w:left="708"/>
        <w:jc w:val="both"/>
        <w:rPr>
          <w:bCs/>
          <w:sz w:val="24"/>
          <w:szCs w:val="24"/>
        </w:rPr>
      </w:pPr>
      <w:r w:rsidRPr="003A591A">
        <w:rPr>
          <w:bCs/>
          <w:sz w:val="24"/>
          <w:szCs w:val="24"/>
        </w:rPr>
        <w:t xml:space="preserve">Utvrđuje se kako su za prihvaćanje navedene odluke glasovali svi nazočni vjerovnici, osim vjerovnika PBZ </w:t>
      </w:r>
      <w:r w:rsidRPr="003A591A" w:rsidR="00FB1BDE">
        <w:rPr>
          <w:bCs/>
          <w:sz w:val="24"/>
          <w:szCs w:val="24"/>
        </w:rPr>
        <w:t>d.d., koji ima tražb</w:t>
      </w:r>
      <w:r w:rsidRPr="003A591A">
        <w:rPr>
          <w:bCs/>
          <w:sz w:val="24"/>
          <w:szCs w:val="24"/>
        </w:rPr>
        <w:t>inu u iznosu od 42.201.258,58 kn</w:t>
      </w:r>
      <w:r w:rsidRPr="003A591A" w:rsidR="00FB1BDE">
        <w:rPr>
          <w:bCs/>
          <w:sz w:val="24"/>
          <w:szCs w:val="24"/>
        </w:rPr>
        <w:t>.</w:t>
      </w:r>
    </w:p>
    <w:p w:rsidRPr="003A591A" w:rsidR="00450122" w:rsidP="008E5D98" w:rsidRDefault="00450122">
      <w:pPr>
        <w:ind w:left="708"/>
        <w:jc w:val="both"/>
        <w:rPr>
          <w:bCs/>
          <w:sz w:val="24"/>
          <w:szCs w:val="24"/>
        </w:rPr>
      </w:pPr>
      <w:r w:rsidRPr="003A591A">
        <w:rPr>
          <w:bCs/>
          <w:sz w:val="24"/>
          <w:szCs w:val="24"/>
        </w:rPr>
        <w:t>Vjerovnik PBZ navodi kako ima potraživanje u iznosu 65.952.357,36 kn koja je osigurana ovršnom ispravom, slijedom čega smatra kako ima pravo glasa u ovom postupku upravo u tom iznosu.</w:t>
      </w:r>
    </w:p>
    <w:p w:rsidRPr="003A591A" w:rsidR="00EA0A87" w:rsidP="00EA0A87" w:rsidRDefault="00EA0A87">
      <w:pPr>
        <w:rPr>
          <w:bCs/>
          <w:sz w:val="24"/>
          <w:szCs w:val="24"/>
        </w:rPr>
      </w:pPr>
    </w:p>
    <w:p w:rsidRPr="003A591A" w:rsidR="00450122" w:rsidP="00450122" w:rsidRDefault="00450122">
      <w:pPr>
        <w:ind w:left="708"/>
        <w:rPr>
          <w:bCs/>
          <w:sz w:val="24"/>
          <w:szCs w:val="24"/>
        </w:rPr>
      </w:pPr>
      <w:r w:rsidRPr="003A591A">
        <w:rPr>
          <w:bCs/>
          <w:sz w:val="24"/>
          <w:szCs w:val="24"/>
        </w:rPr>
        <w:t>Određuje se stanka u trajanju od 5 minuta.</w:t>
      </w:r>
    </w:p>
    <w:p w:rsidRPr="003A591A" w:rsidR="0002044E" w:rsidP="00EA0A87" w:rsidRDefault="00EA0A87">
      <w:pPr>
        <w:ind w:left="360" w:firstLine="348"/>
        <w:jc w:val="both"/>
        <w:rPr>
          <w:bCs/>
          <w:sz w:val="24"/>
          <w:szCs w:val="24"/>
        </w:rPr>
      </w:pPr>
      <w:r w:rsidRPr="003A591A">
        <w:rPr>
          <w:bCs/>
          <w:sz w:val="24"/>
          <w:szCs w:val="24"/>
        </w:rPr>
        <w:t>Nastavlja se ročište.</w:t>
      </w:r>
    </w:p>
    <w:p w:rsidRPr="003A591A" w:rsidR="009C3D5E" w:rsidP="00EA0A87" w:rsidRDefault="009C3D5E">
      <w:pPr>
        <w:ind w:left="360" w:firstLine="348"/>
        <w:jc w:val="both"/>
        <w:rPr>
          <w:bCs/>
          <w:sz w:val="24"/>
          <w:szCs w:val="24"/>
        </w:rPr>
      </w:pPr>
    </w:p>
    <w:p w:rsidRPr="003A591A" w:rsidR="009C3D5E" w:rsidP="00EA0A87" w:rsidRDefault="009C3D5E">
      <w:pPr>
        <w:ind w:left="360" w:firstLine="348"/>
        <w:jc w:val="both"/>
        <w:rPr>
          <w:bCs/>
          <w:sz w:val="24"/>
          <w:szCs w:val="24"/>
        </w:rPr>
      </w:pPr>
      <w:r w:rsidRPr="003A591A">
        <w:rPr>
          <w:bCs/>
          <w:sz w:val="24"/>
          <w:szCs w:val="24"/>
        </w:rPr>
        <w:lastRenderedPageBreak/>
        <w:t xml:space="preserve">Vjerovnik PBZ d.d. ima uvjetnu tražbinu u iznosu između </w:t>
      </w:r>
      <w:r w:rsidRPr="003A591A" w:rsidR="00D0421C">
        <w:rPr>
          <w:bCs/>
          <w:sz w:val="24"/>
          <w:szCs w:val="24"/>
        </w:rPr>
        <w:t>priznati</w:t>
      </w:r>
      <w:r w:rsidRPr="003A591A">
        <w:rPr>
          <w:bCs/>
          <w:sz w:val="24"/>
          <w:szCs w:val="24"/>
        </w:rPr>
        <w:t>h 42.201.258,58 kn i 65.952.357,36 kn s osnova bankarske garancije. U tom smislu, a kako je vidljivo sa zapisnika sa prethodnog ročišta radi se o pravu iz čl. 143</w:t>
      </w:r>
      <w:r w:rsidRPr="003A591A" w:rsidR="00746A4B">
        <w:rPr>
          <w:bCs/>
          <w:sz w:val="24"/>
          <w:szCs w:val="24"/>
        </w:rPr>
        <w:t>.</w:t>
      </w:r>
      <w:r w:rsidRPr="003A591A">
        <w:rPr>
          <w:bCs/>
          <w:sz w:val="24"/>
          <w:szCs w:val="24"/>
        </w:rPr>
        <w:t xml:space="preserve"> st.</w:t>
      </w:r>
      <w:r w:rsidRPr="003A591A" w:rsidR="004C0BBB">
        <w:rPr>
          <w:bCs/>
          <w:sz w:val="24"/>
          <w:szCs w:val="24"/>
        </w:rPr>
        <w:t xml:space="preserve"> </w:t>
      </w:r>
      <w:r w:rsidRPr="003A591A">
        <w:rPr>
          <w:bCs/>
          <w:sz w:val="24"/>
          <w:szCs w:val="24"/>
        </w:rPr>
        <w:t>2</w:t>
      </w:r>
      <w:r w:rsidR="005510EE">
        <w:rPr>
          <w:bCs/>
          <w:sz w:val="24"/>
          <w:szCs w:val="24"/>
        </w:rPr>
        <w:t>.</w:t>
      </w:r>
      <w:r w:rsidRPr="003A591A">
        <w:rPr>
          <w:bCs/>
          <w:sz w:val="24"/>
          <w:szCs w:val="24"/>
        </w:rPr>
        <w:t xml:space="preserve"> </w:t>
      </w:r>
      <w:r w:rsidRPr="003A591A" w:rsidR="004C0BBB">
        <w:rPr>
          <w:bCs/>
          <w:sz w:val="24"/>
          <w:szCs w:val="24"/>
        </w:rPr>
        <w:t>SZ</w:t>
      </w:r>
      <w:r w:rsidRPr="003A591A">
        <w:rPr>
          <w:bCs/>
          <w:sz w:val="24"/>
          <w:szCs w:val="24"/>
        </w:rPr>
        <w:t>-a, slijedom čega vjerovnik u iznosu potraživanja iznad 42.201.258,58 kn nema pravo glasa.</w:t>
      </w:r>
    </w:p>
    <w:p w:rsidRPr="003A591A" w:rsidR="009C3D5E" w:rsidP="00EA0A87" w:rsidRDefault="00D0421C">
      <w:pPr>
        <w:ind w:left="360" w:firstLine="348"/>
        <w:jc w:val="both"/>
        <w:rPr>
          <w:bCs/>
          <w:sz w:val="24"/>
          <w:szCs w:val="24"/>
        </w:rPr>
      </w:pPr>
      <w:r w:rsidRPr="003A591A">
        <w:rPr>
          <w:bCs/>
          <w:sz w:val="24"/>
          <w:szCs w:val="24"/>
        </w:rPr>
        <w:t>Sudac utvrđuje da su na današnjo</w:t>
      </w:r>
      <w:r w:rsidRPr="003A591A" w:rsidR="00746A4B">
        <w:rPr>
          <w:bCs/>
          <w:sz w:val="24"/>
          <w:szCs w:val="24"/>
        </w:rPr>
        <w:t>j skupštini glasali svi vjerovni</w:t>
      </w:r>
      <w:r w:rsidRPr="003A591A">
        <w:rPr>
          <w:bCs/>
          <w:sz w:val="24"/>
          <w:szCs w:val="24"/>
        </w:rPr>
        <w:t>ci, osim vjerovnika PBZ</w:t>
      </w:r>
      <w:r w:rsidRPr="003A591A" w:rsidR="008D0DC0">
        <w:rPr>
          <w:bCs/>
          <w:sz w:val="24"/>
          <w:szCs w:val="24"/>
        </w:rPr>
        <w:t xml:space="preserve"> d.d.</w:t>
      </w:r>
      <w:r w:rsidRPr="003A591A">
        <w:rPr>
          <w:bCs/>
          <w:sz w:val="24"/>
          <w:szCs w:val="24"/>
        </w:rPr>
        <w:t>, slijedom čega je odluka usvojena.</w:t>
      </w:r>
    </w:p>
    <w:p w:rsidRPr="003A591A" w:rsidR="00EA0A87" w:rsidP="001508EF" w:rsidRDefault="00EA0A87">
      <w:pPr>
        <w:ind w:left="360"/>
        <w:jc w:val="both"/>
        <w:rPr>
          <w:bCs/>
          <w:sz w:val="24"/>
          <w:szCs w:val="24"/>
        </w:rPr>
      </w:pPr>
    </w:p>
    <w:p w:rsidRPr="003A591A" w:rsidR="00FE440E" w:rsidP="001508EF" w:rsidRDefault="00FE440E">
      <w:pPr>
        <w:ind w:left="360"/>
        <w:jc w:val="both"/>
        <w:rPr>
          <w:bCs/>
          <w:sz w:val="24"/>
          <w:szCs w:val="24"/>
        </w:rPr>
      </w:pPr>
      <w:r w:rsidRPr="003A591A">
        <w:rPr>
          <w:bCs/>
          <w:sz w:val="24"/>
          <w:szCs w:val="24"/>
        </w:rPr>
        <w:t>Prelazi se na glasanje za točku 2 dnevnog reda.</w:t>
      </w:r>
    </w:p>
    <w:p w:rsidRPr="003A591A" w:rsidR="00FE440E" w:rsidP="001508EF" w:rsidRDefault="00FE440E">
      <w:pPr>
        <w:ind w:left="360"/>
        <w:jc w:val="both"/>
        <w:rPr>
          <w:bCs/>
          <w:sz w:val="24"/>
          <w:szCs w:val="24"/>
        </w:rPr>
      </w:pPr>
    </w:p>
    <w:p w:rsidRPr="003A591A" w:rsidR="00416738" w:rsidP="005C32A4" w:rsidRDefault="00416738">
      <w:pPr>
        <w:pStyle w:val="Odlomakpopisa"/>
        <w:numPr>
          <w:ilvl w:val="0"/>
          <w:numId w:val="3"/>
        </w:numPr>
        <w:jc w:val="both"/>
        <w:rPr>
          <w:rFonts w:ascii="Times New Roman" w:hAnsi="Times New Roman"/>
          <w:bCs/>
          <w:sz w:val="24"/>
          <w:szCs w:val="24"/>
        </w:rPr>
      </w:pPr>
      <w:r w:rsidRPr="003A591A">
        <w:rPr>
          <w:rFonts w:ascii="Times New Roman" w:hAnsi="Times New Roman"/>
          <w:bCs/>
          <w:sz w:val="24"/>
          <w:szCs w:val="24"/>
        </w:rPr>
        <w:t>Poslovanje stečajnog dužnika neće se nastavljati</w:t>
      </w:r>
      <w:r w:rsidRPr="003A591A" w:rsidR="004C0DBB">
        <w:rPr>
          <w:rFonts w:ascii="Times New Roman" w:hAnsi="Times New Roman"/>
          <w:bCs/>
          <w:sz w:val="24"/>
          <w:szCs w:val="24"/>
        </w:rPr>
        <w:t>.</w:t>
      </w:r>
    </w:p>
    <w:p w:rsidRPr="003A591A" w:rsidR="00FE440E" w:rsidP="00FE440E" w:rsidRDefault="00FE440E">
      <w:pPr>
        <w:pStyle w:val="Odlomakpopisa"/>
        <w:jc w:val="both"/>
        <w:rPr>
          <w:rFonts w:ascii="Times New Roman" w:hAnsi="Times New Roman"/>
          <w:bCs/>
          <w:sz w:val="24"/>
          <w:szCs w:val="24"/>
        </w:rPr>
      </w:pPr>
    </w:p>
    <w:p w:rsidRPr="003A591A" w:rsidR="00FD7C86" w:rsidP="00FE440E" w:rsidRDefault="00FD7C86">
      <w:pPr>
        <w:pStyle w:val="Odlomakpopisa"/>
        <w:jc w:val="both"/>
        <w:rPr>
          <w:rFonts w:ascii="Times New Roman" w:hAnsi="Times New Roman"/>
          <w:bCs/>
          <w:sz w:val="24"/>
          <w:szCs w:val="24"/>
        </w:rPr>
      </w:pPr>
      <w:r w:rsidRPr="003A591A">
        <w:rPr>
          <w:rFonts w:ascii="Times New Roman" w:hAnsi="Times New Roman"/>
          <w:bCs/>
          <w:sz w:val="24"/>
          <w:szCs w:val="24"/>
        </w:rPr>
        <w:t>Za prihvaćanje navedene odluke glasovali su svi nazočni vjerovnici, osim vjerovnika PBZ d.d., slijedom čega je odluka usvojena.</w:t>
      </w:r>
    </w:p>
    <w:p w:rsidRPr="003A591A" w:rsidR="00B77C6D" w:rsidP="00FE440E" w:rsidRDefault="00B77C6D">
      <w:pPr>
        <w:pStyle w:val="Odlomakpopisa"/>
        <w:jc w:val="both"/>
        <w:rPr>
          <w:rFonts w:ascii="Times New Roman" w:hAnsi="Times New Roman"/>
          <w:bCs/>
          <w:sz w:val="24"/>
          <w:szCs w:val="24"/>
        </w:rPr>
      </w:pPr>
    </w:p>
    <w:p w:rsidRPr="003A591A" w:rsidR="00B77C6D" w:rsidP="00FE440E" w:rsidRDefault="00B77C6D">
      <w:pPr>
        <w:pStyle w:val="Odlomakpopisa"/>
        <w:jc w:val="both"/>
        <w:rPr>
          <w:rFonts w:ascii="Times New Roman" w:hAnsi="Times New Roman"/>
          <w:bCs/>
          <w:sz w:val="24"/>
          <w:szCs w:val="24"/>
        </w:rPr>
      </w:pPr>
      <w:r w:rsidRPr="003A591A">
        <w:rPr>
          <w:rFonts w:ascii="Times New Roman" w:hAnsi="Times New Roman"/>
          <w:bCs/>
          <w:sz w:val="24"/>
          <w:szCs w:val="24"/>
        </w:rPr>
        <w:t>Prelazi se na glasanje za točku 3 dnevnog reda.</w:t>
      </w:r>
    </w:p>
    <w:p w:rsidRPr="003A591A" w:rsidR="00FE440E" w:rsidP="00FE440E" w:rsidRDefault="00FE440E">
      <w:pPr>
        <w:pStyle w:val="Odlomakpopisa"/>
        <w:jc w:val="both"/>
        <w:rPr>
          <w:rFonts w:ascii="Times New Roman" w:hAnsi="Times New Roman"/>
          <w:bCs/>
          <w:sz w:val="24"/>
          <w:szCs w:val="24"/>
        </w:rPr>
      </w:pPr>
    </w:p>
    <w:p w:rsidRPr="003A591A" w:rsidR="00416738" w:rsidP="005C32A4" w:rsidRDefault="00416738">
      <w:pPr>
        <w:pStyle w:val="Odlomakpopisa"/>
        <w:numPr>
          <w:ilvl w:val="0"/>
          <w:numId w:val="3"/>
        </w:numPr>
        <w:jc w:val="both"/>
        <w:rPr>
          <w:rFonts w:ascii="Times New Roman" w:hAnsi="Times New Roman"/>
          <w:bCs/>
          <w:sz w:val="24"/>
          <w:szCs w:val="24"/>
        </w:rPr>
      </w:pPr>
      <w:r w:rsidRPr="003A591A">
        <w:rPr>
          <w:rFonts w:ascii="Times New Roman" w:hAnsi="Times New Roman"/>
          <w:bCs/>
          <w:sz w:val="24"/>
          <w:szCs w:val="24"/>
        </w:rPr>
        <w:t xml:space="preserve">Prihvaća se predračun troškova za naredno razdoblje od 12 </w:t>
      </w:r>
      <w:r w:rsidRPr="003A591A" w:rsidR="004C0DBB">
        <w:rPr>
          <w:rFonts w:ascii="Times New Roman" w:hAnsi="Times New Roman"/>
          <w:bCs/>
          <w:sz w:val="24"/>
          <w:szCs w:val="24"/>
        </w:rPr>
        <w:t>mjeseci.</w:t>
      </w:r>
    </w:p>
    <w:p w:rsidRPr="003A591A" w:rsidR="00B77C6D" w:rsidP="00B77C6D" w:rsidRDefault="00B77C6D">
      <w:pPr>
        <w:pStyle w:val="Odlomakpopisa"/>
        <w:jc w:val="both"/>
        <w:rPr>
          <w:rFonts w:ascii="Times New Roman" w:hAnsi="Times New Roman"/>
          <w:bCs/>
          <w:sz w:val="24"/>
          <w:szCs w:val="24"/>
        </w:rPr>
      </w:pPr>
    </w:p>
    <w:p w:rsidRPr="003A591A" w:rsidR="00B77C6D" w:rsidP="00B77C6D" w:rsidRDefault="00B77C6D">
      <w:pPr>
        <w:pStyle w:val="Odlomakpopisa"/>
        <w:jc w:val="both"/>
        <w:rPr>
          <w:rFonts w:ascii="Times New Roman" w:hAnsi="Times New Roman"/>
          <w:bCs/>
          <w:sz w:val="24"/>
          <w:szCs w:val="24"/>
        </w:rPr>
      </w:pPr>
      <w:r w:rsidRPr="003A591A">
        <w:rPr>
          <w:rFonts w:ascii="Times New Roman" w:hAnsi="Times New Roman"/>
          <w:bCs/>
          <w:sz w:val="24"/>
          <w:szCs w:val="24"/>
        </w:rPr>
        <w:t>Za prihvaćanje navedene odluke glasovali su svi nazočni vjerovnici, osim vjerovnika PBZ d.d., slijedom čega je odluka usvojena.</w:t>
      </w:r>
    </w:p>
    <w:p w:rsidRPr="003A591A" w:rsidR="00B77C6D" w:rsidP="00B77C6D" w:rsidRDefault="00B77C6D">
      <w:pPr>
        <w:pStyle w:val="Odlomakpopisa"/>
        <w:jc w:val="both"/>
        <w:rPr>
          <w:rFonts w:ascii="Times New Roman" w:hAnsi="Times New Roman"/>
          <w:bCs/>
          <w:sz w:val="24"/>
          <w:szCs w:val="24"/>
        </w:rPr>
      </w:pPr>
    </w:p>
    <w:p w:rsidRPr="003A591A" w:rsidR="00B77C6D" w:rsidP="00B77C6D" w:rsidRDefault="00B77C6D">
      <w:pPr>
        <w:pStyle w:val="Odlomakpopisa"/>
        <w:jc w:val="both"/>
        <w:rPr>
          <w:rFonts w:ascii="Times New Roman" w:hAnsi="Times New Roman"/>
          <w:bCs/>
          <w:sz w:val="24"/>
          <w:szCs w:val="24"/>
        </w:rPr>
      </w:pPr>
      <w:r w:rsidRPr="003A591A">
        <w:rPr>
          <w:rFonts w:ascii="Times New Roman" w:hAnsi="Times New Roman"/>
          <w:bCs/>
          <w:sz w:val="24"/>
          <w:szCs w:val="24"/>
        </w:rPr>
        <w:t>P</w:t>
      </w:r>
      <w:r w:rsidRPr="003A591A" w:rsidR="001E77B8">
        <w:rPr>
          <w:rFonts w:ascii="Times New Roman" w:hAnsi="Times New Roman"/>
          <w:bCs/>
          <w:sz w:val="24"/>
          <w:szCs w:val="24"/>
        </w:rPr>
        <w:t>relazi se na glasanje za točku 4</w:t>
      </w:r>
      <w:r w:rsidRPr="003A591A">
        <w:rPr>
          <w:rFonts w:ascii="Times New Roman" w:hAnsi="Times New Roman"/>
          <w:bCs/>
          <w:sz w:val="24"/>
          <w:szCs w:val="24"/>
        </w:rPr>
        <w:t xml:space="preserve"> dnevnog reda.</w:t>
      </w:r>
    </w:p>
    <w:p w:rsidRPr="003A591A" w:rsidR="00B77C6D" w:rsidP="00B77C6D" w:rsidRDefault="00B77C6D">
      <w:pPr>
        <w:pStyle w:val="Odlomakpopisa"/>
        <w:jc w:val="both"/>
        <w:rPr>
          <w:rFonts w:ascii="Times New Roman" w:hAnsi="Times New Roman"/>
          <w:bCs/>
          <w:sz w:val="24"/>
          <w:szCs w:val="24"/>
        </w:rPr>
      </w:pPr>
    </w:p>
    <w:p w:rsidRPr="003A591A" w:rsidR="00416738" w:rsidP="005C32A4" w:rsidRDefault="00416738">
      <w:pPr>
        <w:pStyle w:val="Odlomakpopisa"/>
        <w:numPr>
          <w:ilvl w:val="0"/>
          <w:numId w:val="3"/>
        </w:numPr>
        <w:jc w:val="both"/>
        <w:rPr>
          <w:rFonts w:ascii="Times New Roman" w:hAnsi="Times New Roman"/>
          <w:bCs/>
          <w:sz w:val="24"/>
          <w:szCs w:val="24"/>
        </w:rPr>
      </w:pPr>
      <w:r w:rsidRPr="003A591A">
        <w:rPr>
          <w:rFonts w:ascii="Times New Roman" w:hAnsi="Times New Roman"/>
          <w:bCs/>
          <w:sz w:val="24"/>
          <w:szCs w:val="24"/>
        </w:rPr>
        <w:t>Prihvaća se obračun do sada učinjenih troškova</w:t>
      </w:r>
      <w:r w:rsidRPr="003A591A" w:rsidR="00223503">
        <w:rPr>
          <w:rFonts w:ascii="Times New Roman" w:hAnsi="Times New Roman"/>
          <w:bCs/>
          <w:sz w:val="24"/>
          <w:szCs w:val="24"/>
        </w:rPr>
        <w:t>.</w:t>
      </w:r>
    </w:p>
    <w:p w:rsidRPr="003A591A" w:rsidR="00B77C6D" w:rsidP="00B77C6D" w:rsidRDefault="00B77C6D">
      <w:pPr>
        <w:pStyle w:val="Odlomakpopisa"/>
        <w:jc w:val="both"/>
        <w:rPr>
          <w:rFonts w:ascii="Times New Roman" w:hAnsi="Times New Roman"/>
          <w:bCs/>
          <w:sz w:val="24"/>
          <w:szCs w:val="24"/>
        </w:rPr>
      </w:pPr>
    </w:p>
    <w:p w:rsidRPr="003A591A" w:rsidR="00B77C6D" w:rsidP="00B77C6D" w:rsidRDefault="00B77C6D">
      <w:pPr>
        <w:pStyle w:val="Odlomakpopisa"/>
        <w:jc w:val="both"/>
        <w:rPr>
          <w:rFonts w:ascii="Times New Roman" w:hAnsi="Times New Roman"/>
          <w:bCs/>
          <w:sz w:val="24"/>
          <w:szCs w:val="24"/>
        </w:rPr>
      </w:pPr>
      <w:r w:rsidRPr="003A591A">
        <w:rPr>
          <w:rFonts w:ascii="Times New Roman" w:hAnsi="Times New Roman"/>
          <w:bCs/>
          <w:sz w:val="24"/>
          <w:szCs w:val="24"/>
        </w:rPr>
        <w:t>Za prihvaćanje navedene odluke glasovali su svi nazočni vjerovnici, osim vjerovnika PBZ d.d., slijedom čega je odluka usvojena.</w:t>
      </w:r>
    </w:p>
    <w:p w:rsidRPr="003A591A" w:rsidR="001E77B8" w:rsidP="00B77C6D" w:rsidRDefault="001E77B8">
      <w:pPr>
        <w:pStyle w:val="Odlomakpopisa"/>
        <w:jc w:val="both"/>
        <w:rPr>
          <w:rFonts w:ascii="Times New Roman" w:hAnsi="Times New Roman"/>
          <w:bCs/>
          <w:sz w:val="24"/>
          <w:szCs w:val="24"/>
        </w:rPr>
      </w:pPr>
    </w:p>
    <w:p w:rsidRPr="003A591A" w:rsidR="001E77B8" w:rsidP="001E77B8" w:rsidRDefault="001E77B8">
      <w:pPr>
        <w:pStyle w:val="Odlomakpopisa"/>
        <w:jc w:val="both"/>
        <w:rPr>
          <w:rFonts w:ascii="Times New Roman" w:hAnsi="Times New Roman"/>
          <w:bCs/>
          <w:sz w:val="24"/>
          <w:szCs w:val="24"/>
        </w:rPr>
      </w:pPr>
      <w:r w:rsidRPr="003A591A">
        <w:rPr>
          <w:rFonts w:ascii="Times New Roman" w:hAnsi="Times New Roman"/>
          <w:bCs/>
          <w:sz w:val="24"/>
          <w:szCs w:val="24"/>
        </w:rPr>
        <w:t>Prelazi se na glasanje za točku 5 dnevnog reda.</w:t>
      </w:r>
    </w:p>
    <w:p w:rsidRPr="003A591A" w:rsidR="001E77B8" w:rsidP="001E77B8" w:rsidRDefault="001E77B8">
      <w:pPr>
        <w:pStyle w:val="Odlomakpopisa"/>
        <w:jc w:val="both"/>
        <w:rPr>
          <w:rFonts w:ascii="Times New Roman" w:hAnsi="Times New Roman"/>
          <w:bCs/>
          <w:sz w:val="24"/>
          <w:szCs w:val="24"/>
        </w:rPr>
      </w:pPr>
    </w:p>
    <w:p w:rsidRPr="003A591A" w:rsidR="00834B76" w:rsidP="005C32A4" w:rsidRDefault="00E63530">
      <w:pPr>
        <w:pStyle w:val="Odlomakpopisa"/>
        <w:numPr>
          <w:ilvl w:val="0"/>
          <w:numId w:val="3"/>
        </w:numPr>
        <w:jc w:val="both"/>
        <w:rPr>
          <w:rFonts w:ascii="Times New Roman" w:hAnsi="Times New Roman"/>
          <w:bCs/>
          <w:sz w:val="24"/>
          <w:szCs w:val="24"/>
        </w:rPr>
      </w:pPr>
      <w:r w:rsidRPr="003A591A">
        <w:rPr>
          <w:rFonts w:ascii="Times New Roman" w:hAnsi="Times New Roman"/>
          <w:bCs/>
          <w:sz w:val="24"/>
          <w:szCs w:val="24"/>
        </w:rPr>
        <w:t xml:space="preserve">Nalaže se stečajnom upravitelju u roku od 45 dana od današnje skupštine dostaviti </w:t>
      </w:r>
      <w:r w:rsidRPr="00F16215">
        <w:rPr>
          <w:rFonts w:ascii="Times New Roman" w:hAnsi="Times New Roman"/>
          <w:bCs/>
          <w:sz w:val="24"/>
          <w:szCs w:val="24"/>
        </w:rPr>
        <w:t>Izvješće o</w:t>
      </w:r>
      <w:r w:rsidRPr="00F16215" w:rsidR="00773A33">
        <w:rPr>
          <w:rFonts w:ascii="Times New Roman" w:hAnsi="Times New Roman"/>
          <w:bCs/>
          <w:sz w:val="24"/>
          <w:szCs w:val="24"/>
        </w:rPr>
        <w:t xml:space="preserve"> opsegu i načinima stjecanja razlučnog prava</w:t>
      </w:r>
      <w:r w:rsidRPr="00F16215">
        <w:rPr>
          <w:rFonts w:ascii="Times New Roman" w:hAnsi="Times New Roman"/>
          <w:bCs/>
          <w:sz w:val="24"/>
          <w:szCs w:val="24"/>
        </w:rPr>
        <w:t xml:space="preserve"> uz mišljenje, odnosno prijedlog eventualnog pobijanja</w:t>
      </w:r>
      <w:r w:rsidRPr="00F16215" w:rsidR="007F728E">
        <w:rPr>
          <w:rFonts w:ascii="Times New Roman" w:hAnsi="Times New Roman"/>
          <w:bCs/>
          <w:sz w:val="24"/>
          <w:szCs w:val="24"/>
        </w:rPr>
        <w:t xml:space="preserve">, za razlučne </w:t>
      </w:r>
      <w:r w:rsidRPr="00F16215" w:rsidR="00B41819">
        <w:rPr>
          <w:rFonts w:ascii="Times New Roman" w:hAnsi="Times New Roman"/>
          <w:bCs/>
          <w:sz w:val="24"/>
          <w:szCs w:val="24"/>
        </w:rPr>
        <w:t xml:space="preserve">vjerovnike </w:t>
      </w:r>
      <w:r w:rsidRPr="00F16215">
        <w:rPr>
          <w:rFonts w:ascii="Times New Roman" w:hAnsi="Times New Roman"/>
          <w:bCs/>
          <w:sz w:val="24"/>
          <w:szCs w:val="24"/>
        </w:rPr>
        <w:t xml:space="preserve">koji su stekli razlučno pravo u iznosu od 65.000.000,00 kn, a navedeni su u tablici razlučnih vjerovnika na listu 672 spisa i to su: AVENUE OSTEUROPA GMBH, OIB: 16091383273 i </w:t>
      </w:r>
      <w:r w:rsidRPr="00F16215" w:rsidR="00F16215">
        <w:rPr>
          <w:rFonts w:ascii="Times New Roman" w:hAnsi="Times New Roman"/>
          <w:bCs/>
          <w:sz w:val="24"/>
          <w:szCs w:val="24"/>
        </w:rPr>
        <w:t>Sergej Gljadelkin</w:t>
      </w:r>
      <w:r w:rsidRPr="00F16215">
        <w:rPr>
          <w:rFonts w:ascii="Times New Roman" w:hAnsi="Times New Roman"/>
          <w:bCs/>
          <w:sz w:val="24"/>
          <w:szCs w:val="24"/>
        </w:rPr>
        <w:t>, OIB: 53315</w:t>
      </w:r>
      <w:r w:rsidRPr="00F16215" w:rsidR="00B22BB3">
        <w:rPr>
          <w:rFonts w:ascii="Times New Roman" w:hAnsi="Times New Roman"/>
          <w:bCs/>
          <w:sz w:val="24"/>
          <w:szCs w:val="24"/>
        </w:rPr>
        <w:t>489840.</w:t>
      </w:r>
    </w:p>
    <w:p w:rsidRPr="003A591A" w:rsidR="00C37770" w:rsidP="00C37770" w:rsidRDefault="00C37770">
      <w:pPr>
        <w:pStyle w:val="Odlomakpopisa"/>
        <w:jc w:val="both"/>
        <w:rPr>
          <w:rFonts w:ascii="Times New Roman" w:hAnsi="Times New Roman"/>
          <w:bCs/>
          <w:sz w:val="24"/>
          <w:szCs w:val="24"/>
        </w:rPr>
      </w:pPr>
    </w:p>
    <w:p w:rsidRPr="003A591A" w:rsidR="00C37770" w:rsidP="00C37770" w:rsidRDefault="00C37770">
      <w:pPr>
        <w:pStyle w:val="Odlomakpopisa"/>
        <w:jc w:val="both"/>
        <w:rPr>
          <w:rFonts w:ascii="Times New Roman" w:hAnsi="Times New Roman"/>
          <w:bCs/>
          <w:sz w:val="24"/>
          <w:szCs w:val="24"/>
        </w:rPr>
      </w:pPr>
      <w:r w:rsidRPr="003A591A">
        <w:rPr>
          <w:rFonts w:ascii="Times New Roman" w:hAnsi="Times New Roman"/>
          <w:bCs/>
          <w:sz w:val="24"/>
          <w:szCs w:val="24"/>
        </w:rPr>
        <w:t>Za prihvaćanje navedene odluke glasovali su svi nazočni vjerovnici, osim vjerovnika PBZ d.d., slijedom čega je odluka usvojena.</w:t>
      </w:r>
    </w:p>
    <w:p w:rsidRPr="003A591A" w:rsidR="002B7DBE" w:rsidP="00C37770" w:rsidRDefault="002B7DBE">
      <w:pPr>
        <w:pStyle w:val="Odlomakpopisa"/>
        <w:jc w:val="both"/>
        <w:rPr>
          <w:rFonts w:ascii="Times New Roman" w:hAnsi="Times New Roman"/>
          <w:bCs/>
          <w:sz w:val="24"/>
          <w:szCs w:val="24"/>
        </w:rPr>
      </w:pPr>
    </w:p>
    <w:p w:rsidRPr="003A591A" w:rsidR="002B7DBE" w:rsidP="00C37770" w:rsidRDefault="002B7DBE">
      <w:pPr>
        <w:pStyle w:val="Odlomakpopisa"/>
        <w:jc w:val="both"/>
        <w:rPr>
          <w:rFonts w:ascii="Times New Roman" w:hAnsi="Times New Roman"/>
          <w:bCs/>
          <w:sz w:val="24"/>
          <w:szCs w:val="24"/>
        </w:rPr>
      </w:pPr>
    </w:p>
    <w:p w:rsidRPr="003A591A" w:rsidR="002B7DBE" w:rsidP="00C37770" w:rsidRDefault="002B7DBE">
      <w:pPr>
        <w:pStyle w:val="Odlomakpopisa"/>
        <w:jc w:val="both"/>
        <w:rPr>
          <w:rFonts w:ascii="Times New Roman" w:hAnsi="Times New Roman"/>
          <w:bCs/>
          <w:sz w:val="24"/>
          <w:szCs w:val="24"/>
        </w:rPr>
      </w:pPr>
      <w:r w:rsidRPr="003A591A">
        <w:rPr>
          <w:rFonts w:ascii="Times New Roman" w:hAnsi="Times New Roman"/>
          <w:bCs/>
          <w:sz w:val="24"/>
          <w:szCs w:val="24"/>
        </w:rPr>
        <w:t xml:space="preserve">Sud donosi </w:t>
      </w:r>
    </w:p>
    <w:p w:rsidRPr="003A591A" w:rsidR="002B7DBE" w:rsidP="002B7DBE" w:rsidRDefault="002B7DBE">
      <w:pPr>
        <w:pStyle w:val="Odlomakpopisa"/>
        <w:jc w:val="center"/>
        <w:rPr>
          <w:rFonts w:ascii="Times New Roman" w:hAnsi="Times New Roman"/>
          <w:bCs/>
          <w:sz w:val="24"/>
          <w:szCs w:val="24"/>
        </w:rPr>
      </w:pPr>
      <w:r w:rsidRPr="003A591A">
        <w:rPr>
          <w:rFonts w:ascii="Times New Roman" w:hAnsi="Times New Roman"/>
          <w:bCs/>
          <w:sz w:val="24"/>
          <w:szCs w:val="24"/>
        </w:rPr>
        <w:t>Zaključak</w:t>
      </w:r>
    </w:p>
    <w:p w:rsidRPr="003A591A" w:rsidR="002B7DBE" w:rsidP="002B7DBE" w:rsidRDefault="002B7DBE">
      <w:pPr>
        <w:pStyle w:val="Odlomakpopisa"/>
        <w:jc w:val="center"/>
        <w:rPr>
          <w:rFonts w:ascii="Times New Roman" w:hAnsi="Times New Roman"/>
          <w:bCs/>
          <w:sz w:val="24"/>
          <w:szCs w:val="24"/>
        </w:rPr>
      </w:pPr>
    </w:p>
    <w:p w:rsidRPr="003A591A" w:rsidR="002B7DBE" w:rsidP="002B7DBE" w:rsidRDefault="002B7DBE">
      <w:pPr>
        <w:pStyle w:val="Odlomakpopisa"/>
        <w:rPr>
          <w:rFonts w:ascii="Times New Roman" w:hAnsi="Times New Roman"/>
          <w:bCs/>
          <w:sz w:val="24"/>
          <w:szCs w:val="24"/>
        </w:rPr>
      </w:pPr>
      <w:r w:rsidRPr="003A591A">
        <w:rPr>
          <w:rFonts w:ascii="Times New Roman" w:hAnsi="Times New Roman"/>
          <w:bCs/>
          <w:sz w:val="24"/>
          <w:szCs w:val="24"/>
        </w:rPr>
        <w:t>osniva se O</w:t>
      </w:r>
      <w:r w:rsidRPr="003A591A" w:rsidR="00233774">
        <w:rPr>
          <w:rFonts w:ascii="Times New Roman" w:hAnsi="Times New Roman"/>
          <w:bCs/>
          <w:sz w:val="24"/>
          <w:szCs w:val="24"/>
        </w:rPr>
        <w:t>dbor vjerovnika</w:t>
      </w:r>
      <w:r w:rsidRPr="003A591A">
        <w:rPr>
          <w:rFonts w:ascii="Times New Roman" w:hAnsi="Times New Roman"/>
          <w:bCs/>
          <w:sz w:val="24"/>
          <w:szCs w:val="24"/>
        </w:rPr>
        <w:t xml:space="preserve"> u ovom stečajnom postupku.</w:t>
      </w:r>
    </w:p>
    <w:p w:rsidRPr="003A591A" w:rsidR="006A4B5C" w:rsidP="002B7DBE" w:rsidRDefault="006A4B5C">
      <w:pPr>
        <w:pStyle w:val="Odlomakpopisa"/>
        <w:rPr>
          <w:rFonts w:ascii="Times New Roman" w:hAnsi="Times New Roman"/>
          <w:bCs/>
          <w:sz w:val="24"/>
          <w:szCs w:val="24"/>
        </w:rPr>
      </w:pPr>
    </w:p>
    <w:p w:rsidRPr="003A591A" w:rsidR="006A4B5C" w:rsidP="006A4B5C" w:rsidRDefault="006A4B5C">
      <w:pPr>
        <w:pStyle w:val="Odlomakpopisa"/>
        <w:jc w:val="both"/>
        <w:rPr>
          <w:rFonts w:ascii="Times New Roman" w:hAnsi="Times New Roman"/>
          <w:bCs/>
          <w:sz w:val="24"/>
          <w:szCs w:val="24"/>
        </w:rPr>
      </w:pPr>
    </w:p>
    <w:p w:rsidRPr="003A591A" w:rsidR="006A4B5C" w:rsidP="006A4B5C" w:rsidRDefault="006A4B5C">
      <w:pPr>
        <w:pStyle w:val="Odlomakpopisa"/>
        <w:jc w:val="both"/>
        <w:rPr>
          <w:rFonts w:ascii="Times New Roman" w:hAnsi="Times New Roman"/>
          <w:bCs/>
          <w:sz w:val="24"/>
          <w:szCs w:val="24"/>
        </w:rPr>
      </w:pPr>
    </w:p>
    <w:p w:rsidRPr="003A591A" w:rsidR="006A4B5C" w:rsidP="006A4B5C" w:rsidRDefault="006A4B5C">
      <w:pPr>
        <w:pStyle w:val="Odlomakpopisa"/>
        <w:jc w:val="both"/>
        <w:rPr>
          <w:rFonts w:ascii="Times New Roman" w:hAnsi="Times New Roman"/>
          <w:bCs/>
          <w:sz w:val="24"/>
          <w:szCs w:val="24"/>
        </w:rPr>
      </w:pPr>
    </w:p>
    <w:p w:rsidRPr="009275D2" w:rsidR="006A4B5C" w:rsidP="009275D2" w:rsidRDefault="006A4B5C">
      <w:pPr>
        <w:jc w:val="both"/>
        <w:rPr>
          <w:bCs/>
          <w:sz w:val="24"/>
          <w:szCs w:val="24"/>
        </w:rPr>
      </w:pPr>
    </w:p>
    <w:p w:rsidRPr="003A591A" w:rsidR="006A4B5C" w:rsidP="006A4B5C" w:rsidRDefault="006A4B5C">
      <w:pPr>
        <w:pStyle w:val="Odlomakpopisa"/>
        <w:jc w:val="both"/>
        <w:rPr>
          <w:rFonts w:ascii="Times New Roman" w:hAnsi="Times New Roman"/>
          <w:bCs/>
          <w:sz w:val="24"/>
          <w:szCs w:val="24"/>
        </w:rPr>
      </w:pPr>
      <w:r w:rsidRPr="003A591A">
        <w:rPr>
          <w:rFonts w:ascii="Times New Roman" w:hAnsi="Times New Roman"/>
          <w:bCs/>
          <w:sz w:val="24"/>
          <w:szCs w:val="24"/>
        </w:rPr>
        <w:t>Prelazi se na glasanje za točku 6 dnevnog reda.</w:t>
      </w:r>
    </w:p>
    <w:p w:rsidRPr="003A591A" w:rsidR="00A46620" w:rsidP="002B7DBE" w:rsidRDefault="00A46620">
      <w:pPr>
        <w:pStyle w:val="Odlomakpopisa"/>
        <w:rPr>
          <w:rFonts w:ascii="Times New Roman" w:hAnsi="Times New Roman"/>
          <w:bCs/>
          <w:sz w:val="24"/>
          <w:szCs w:val="24"/>
        </w:rPr>
      </w:pPr>
    </w:p>
    <w:p w:rsidRPr="003A591A" w:rsidR="00A46620" w:rsidP="005C32A4" w:rsidRDefault="00A46620">
      <w:pPr>
        <w:pStyle w:val="Odlomakpopisa"/>
        <w:numPr>
          <w:ilvl w:val="0"/>
          <w:numId w:val="3"/>
        </w:numPr>
        <w:rPr>
          <w:rFonts w:ascii="Times New Roman" w:hAnsi="Times New Roman"/>
          <w:bCs/>
          <w:sz w:val="24"/>
          <w:szCs w:val="24"/>
        </w:rPr>
      </w:pPr>
      <w:r w:rsidRPr="003A591A">
        <w:rPr>
          <w:rFonts w:ascii="Times New Roman" w:hAnsi="Times New Roman"/>
          <w:bCs/>
          <w:sz w:val="24"/>
          <w:szCs w:val="24"/>
        </w:rPr>
        <w:t>Vjerovnik KOTONTEKS</w:t>
      </w:r>
      <w:r w:rsidRPr="003A591A" w:rsidR="00E83F35">
        <w:rPr>
          <w:rFonts w:ascii="Times New Roman" w:hAnsi="Times New Roman"/>
          <w:bCs/>
          <w:sz w:val="24"/>
          <w:szCs w:val="24"/>
        </w:rPr>
        <w:t xml:space="preserve"> d.o.o.</w:t>
      </w:r>
      <w:r w:rsidRPr="003A591A">
        <w:rPr>
          <w:rFonts w:ascii="Times New Roman" w:hAnsi="Times New Roman"/>
          <w:bCs/>
          <w:sz w:val="24"/>
          <w:szCs w:val="24"/>
        </w:rPr>
        <w:t xml:space="preserve"> predlaže osnivanje odbora vjerovnika i to:</w:t>
      </w:r>
    </w:p>
    <w:p w:rsidRPr="003A591A" w:rsidR="00E83F35" w:rsidP="002B7DBE" w:rsidRDefault="00E83F35">
      <w:pPr>
        <w:pStyle w:val="Odlomakpopisa"/>
        <w:rPr>
          <w:rFonts w:ascii="Times New Roman" w:hAnsi="Times New Roman"/>
          <w:bCs/>
          <w:sz w:val="24"/>
          <w:szCs w:val="24"/>
        </w:rPr>
      </w:pPr>
    </w:p>
    <w:p w:rsidRPr="003A591A" w:rsidR="00A46620" w:rsidP="005C32A4" w:rsidRDefault="00A46620">
      <w:pPr>
        <w:pStyle w:val="Odlomakpopisa"/>
        <w:numPr>
          <w:ilvl w:val="0"/>
          <w:numId w:val="6"/>
        </w:numPr>
        <w:rPr>
          <w:rFonts w:ascii="Times New Roman" w:hAnsi="Times New Roman"/>
          <w:bCs/>
          <w:sz w:val="24"/>
          <w:szCs w:val="24"/>
        </w:rPr>
      </w:pPr>
      <w:r w:rsidRPr="003A591A">
        <w:rPr>
          <w:rFonts w:ascii="Times New Roman" w:hAnsi="Times New Roman"/>
          <w:bCs/>
          <w:sz w:val="24"/>
          <w:szCs w:val="24"/>
        </w:rPr>
        <w:t>Koretić Stjepan</w:t>
      </w:r>
      <w:r w:rsidRPr="003A591A" w:rsidR="00954D8A">
        <w:rPr>
          <w:rFonts w:ascii="Times New Roman" w:hAnsi="Times New Roman"/>
          <w:bCs/>
          <w:sz w:val="24"/>
          <w:szCs w:val="24"/>
        </w:rPr>
        <w:t xml:space="preserve">, Jakovlje, Fijanova 13 </w:t>
      </w:r>
      <w:r w:rsidRPr="003A591A" w:rsidR="00192635">
        <w:rPr>
          <w:rFonts w:ascii="Times New Roman" w:hAnsi="Times New Roman"/>
          <w:bCs/>
          <w:sz w:val="24"/>
          <w:szCs w:val="24"/>
        </w:rPr>
        <w:t>D</w:t>
      </w:r>
    </w:p>
    <w:p w:rsidRPr="003A591A" w:rsidR="00954D8A" w:rsidP="005C32A4" w:rsidRDefault="00192635">
      <w:pPr>
        <w:pStyle w:val="Odlomakpopisa"/>
        <w:numPr>
          <w:ilvl w:val="0"/>
          <w:numId w:val="6"/>
        </w:numPr>
        <w:rPr>
          <w:rFonts w:ascii="Times New Roman" w:hAnsi="Times New Roman"/>
          <w:bCs/>
          <w:sz w:val="24"/>
          <w:szCs w:val="24"/>
        </w:rPr>
      </w:pPr>
      <w:r w:rsidRPr="003A591A">
        <w:rPr>
          <w:rFonts w:ascii="Times New Roman" w:hAnsi="Times New Roman"/>
          <w:bCs/>
          <w:sz w:val="24"/>
          <w:szCs w:val="24"/>
        </w:rPr>
        <w:t>KAMENOLOM GORJAK d.o.o.</w:t>
      </w:r>
    </w:p>
    <w:p w:rsidRPr="003A591A" w:rsidR="00192635" w:rsidP="005C32A4" w:rsidRDefault="00192635">
      <w:pPr>
        <w:pStyle w:val="Odlomakpopisa"/>
        <w:numPr>
          <w:ilvl w:val="0"/>
          <w:numId w:val="6"/>
        </w:numPr>
        <w:rPr>
          <w:rFonts w:ascii="Times New Roman" w:hAnsi="Times New Roman"/>
          <w:bCs/>
          <w:sz w:val="24"/>
          <w:szCs w:val="24"/>
        </w:rPr>
      </w:pPr>
      <w:r w:rsidRPr="003A591A">
        <w:rPr>
          <w:rFonts w:ascii="Times New Roman" w:hAnsi="Times New Roman"/>
          <w:bCs/>
          <w:sz w:val="24"/>
          <w:szCs w:val="24"/>
        </w:rPr>
        <w:t>KOTONTEKS d.o.o.</w:t>
      </w:r>
    </w:p>
    <w:p w:rsidRPr="003A591A" w:rsidR="00192635" w:rsidP="005C32A4" w:rsidRDefault="00192635">
      <w:pPr>
        <w:pStyle w:val="Odlomakpopisa"/>
        <w:numPr>
          <w:ilvl w:val="0"/>
          <w:numId w:val="6"/>
        </w:numPr>
        <w:rPr>
          <w:rFonts w:ascii="Times New Roman" w:hAnsi="Times New Roman"/>
          <w:bCs/>
          <w:sz w:val="24"/>
          <w:szCs w:val="24"/>
        </w:rPr>
      </w:pPr>
      <w:r w:rsidRPr="003A591A">
        <w:rPr>
          <w:rFonts w:ascii="Times New Roman" w:hAnsi="Times New Roman"/>
          <w:bCs/>
          <w:sz w:val="24"/>
          <w:szCs w:val="24"/>
        </w:rPr>
        <w:t>RH, Ministarstvo financija, Porezna uprava</w:t>
      </w:r>
    </w:p>
    <w:p w:rsidR="00192635" w:rsidP="005C32A4" w:rsidRDefault="00A211D3">
      <w:pPr>
        <w:pStyle w:val="Odlomakpopisa"/>
        <w:numPr>
          <w:ilvl w:val="0"/>
          <w:numId w:val="6"/>
        </w:numPr>
        <w:rPr>
          <w:rFonts w:ascii="Times New Roman" w:hAnsi="Times New Roman"/>
          <w:bCs/>
          <w:sz w:val="24"/>
          <w:szCs w:val="24"/>
        </w:rPr>
      </w:pPr>
      <w:r w:rsidRPr="003A591A">
        <w:rPr>
          <w:rFonts w:ascii="Times New Roman" w:hAnsi="Times New Roman"/>
          <w:bCs/>
          <w:sz w:val="24"/>
          <w:szCs w:val="24"/>
        </w:rPr>
        <w:t>Privredna banka Zagreb d.d.</w:t>
      </w:r>
    </w:p>
    <w:p w:rsidRPr="000E5B82" w:rsidR="000E5B82" w:rsidP="000E5B82" w:rsidRDefault="000E5B82">
      <w:pPr>
        <w:ind w:left="720"/>
        <w:rPr>
          <w:bCs/>
          <w:sz w:val="24"/>
          <w:szCs w:val="24"/>
        </w:rPr>
      </w:pPr>
    </w:p>
    <w:p w:rsidRPr="003A591A" w:rsidR="002266D0" w:rsidP="00F6436E" w:rsidRDefault="002266D0">
      <w:pPr>
        <w:jc w:val="both"/>
        <w:rPr>
          <w:bCs/>
          <w:sz w:val="24"/>
          <w:szCs w:val="24"/>
        </w:rPr>
      </w:pPr>
      <w:r w:rsidRPr="003A591A">
        <w:rPr>
          <w:bCs/>
          <w:sz w:val="24"/>
          <w:szCs w:val="24"/>
        </w:rPr>
        <w:t>Utvrđuje se kako osim ove liste postoji lista s imenima Odbora vjerovnika koje je predložio vjerovnik PBZ d.d., Zagreb i to:</w:t>
      </w:r>
    </w:p>
    <w:p w:rsidRPr="003A591A" w:rsidR="002266D0" w:rsidP="002266D0" w:rsidRDefault="002266D0">
      <w:pPr>
        <w:rPr>
          <w:bCs/>
          <w:sz w:val="24"/>
          <w:szCs w:val="24"/>
        </w:rPr>
      </w:pPr>
    </w:p>
    <w:p w:rsidRPr="003A591A" w:rsidR="002266D0" w:rsidP="005C32A4" w:rsidRDefault="002266D0">
      <w:pPr>
        <w:pStyle w:val="Odlomakpopisa"/>
        <w:numPr>
          <w:ilvl w:val="0"/>
          <w:numId w:val="7"/>
        </w:numPr>
        <w:jc w:val="both"/>
        <w:rPr>
          <w:rFonts w:ascii="Times New Roman" w:hAnsi="Times New Roman"/>
          <w:bCs/>
          <w:sz w:val="24"/>
          <w:szCs w:val="24"/>
        </w:rPr>
      </w:pPr>
      <w:r w:rsidRPr="003A591A">
        <w:rPr>
          <w:rFonts w:ascii="Times New Roman" w:hAnsi="Times New Roman"/>
          <w:bCs/>
          <w:sz w:val="24"/>
          <w:szCs w:val="24"/>
        </w:rPr>
        <w:t>PBZ d.d., Zagreb</w:t>
      </w:r>
    </w:p>
    <w:p w:rsidRPr="003A591A" w:rsidR="002266D0" w:rsidP="005C32A4" w:rsidRDefault="002266D0">
      <w:pPr>
        <w:pStyle w:val="Odlomakpopisa"/>
        <w:numPr>
          <w:ilvl w:val="0"/>
          <w:numId w:val="7"/>
        </w:numPr>
        <w:jc w:val="both"/>
        <w:rPr>
          <w:rFonts w:ascii="Times New Roman" w:hAnsi="Times New Roman"/>
          <w:bCs/>
          <w:sz w:val="24"/>
          <w:szCs w:val="24"/>
        </w:rPr>
      </w:pPr>
      <w:r w:rsidRPr="003A591A">
        <w:rPr>
          <w:rFonts w:ascii="Times New Roman" w:hAnsi="Times New Roman"/>
          <w:bCs/>
          <w:sz w:val="24"/>
          <w:szCs w:val="24"/>
        </w:rPr>
        <w:t>Dalekovod d.d., Zagreb</w:t>
      </w:r>
    </w:p>
    <w:p w:rsidRPr="003A591A" w:rsidR="002266D0" w:rsidP="005C32A4" w:rsidRDefault="002266D0">
      <w:pPr>
        <w:pStyle w:val="Odlomakpopisa"/>
        <w:numPr>
          <w:ilvl w:val="0"/>
          <w:numId w:val="7"/>
        </w:numPr>
        <w:jc w:val="both"/>
        <w:rPr>
          <w:rFonts w:ascii="Times New Roman" w:hAnsi="Times New Roman"/>
          <w:bCs/>
          <w:sz w:val="24"/>
          <w:szCs w:val="24"/>
        </w:rPr>
      </w:pPr>
      <w:r w:rsidRPr="003A591A">
        <w:rPr>
          <w:rFonts w:ascii="Times New Roman" w:hAnsi="Times New Roman"/>
          <w:bCs/>
          <w:sz w:val="24"/>
          <w:szCs w:val="24"/>
        </w:rPr>
        <w:t>Našice cement, Našice</w:t>
      </w:r>
    </w:p>
    <w:p w:rsidRPr="003A591A" w:rsidR="002266D0" w:rsidP="005C32A4" w:rsidRDefault="002266D0">
      <w:pPr>
        <w:pStyle w:val="Odlomakpopisa"/>
        <w:numPr>
          <w:ilvl w:val="0"/>
          <w:numId w:val="7"/>
        </w:numPr>
        <w:jc w:val="both"/>
        <w:rPr>
          <w:rFonts w:ascii="Times New Roman" w:hAnsi="Times New Roman"/>
          <w:bCs/>
          <w:sz w:val="24"/>
          <w:szCs w:val="24"/>
        </w:rPr>
      </w:pPr>
      <w:r w:rsidRPr="003A591A">
        <w:rPr>
          <w:rFonts w:ascii="Times New Roman" w:hAnsi="Times New Roman"/>
          <w:bCs/>
          <w:sz w:val="24"/>
          <w:szCs w:val="24"/>
        </w:rPr>
        <w:t>Grad Zaprešić, Zaprešić</w:t>
      </w:r>
    </w:p>
    <w:p w:rsidRPr="003A591A" w:rsidR="002266D0" w:rsidP="005C32A4" w:rsidRDefault="002266D0">
      <w:pPr>
        <w:pStyle w:val="Odlomakpopisa"/>
        <w:numPr>
          <w:ilvl w:val="0"/>
          <w:numId w:val="7"/>
        </w:numPr>
        <w:jc w:val="both"/>
        <w:rPr>
          <w:rFonts w:ascii="Times New Roman" w:hAnsi="Times New Roman"/>
          <w:bCs/>
          <w:sz w:val="24"/>
          <w:szCs w:val="24"/>
        </w:rPr>
      </w:pPr>
      <w:r w:rsidRPr="003A591A">
        <w:rPr>
          <w:rFonts w:ascii="Times New Roman" w:hAnsi="Times New Roman"/>
          <w:bCs/>
          <w:sz w:val="24"/>
          <w:szCs w:val="24"/>
        </w:rPr>
        <w:t>Marko Lovrić, Zagreb, Gradićanska 30, OIB: 43256315285</w:t>
      </w:r>
    </w:p>
    <w:p w:rsidRPr="003A591A" w:rsidR="002266D0" w:rsidP="002266D0" w:rsidRDefault="002266D0">
      <w:pPr>
        <w:rPr>
          <w:bCs/>
          <w:sz w:val="24"/>
          <w:szCs w:val="24"/>
        </w:rPr>
      </w:pPr>
    </w:p>
    <w:p w:rsidRPr="003A591A" w:rsidR="002B7DBE" w:rsidP="003B2DA1" w:rsidRDefault="00CF71A6">
      <w:pPr>
        <w:jc w:val="both"/>
        <w:rPr>
          <w:bCs/>
          <w:sz w:val="24"/>
          <w:szCs w:val="24"/>
        </w:rPr>
      </w:pPr>
      <w:r w:rsidRPr="003A591A">
        <w:rPr>
          <w:bCs/>
          <w:sz w:val="24"/>
          <w:szCs w:val="24"/>
        </w:rPr>
        <w:t xml:space="preserve">Pristupa za glasovanju za listu koju je predložio vjerovnik </w:t>
      </w:r>
      <w:r w:rsidRPr="003A591A" w:rsidR="00321CB6">
        <w:rPr>
          <w:bCs/>
          <w:sz w:val="24"/>
          <w:szCs w:val="24"/>
        </w:rPr>
        <w:t>KOTONTEKS d.o.o.</w:t>
      </w:r>
    </w:p>
    <w:p w:rsidRPr="003A591A" w:rsidR="008D6AA4" w:rsidP="003B2DA1" w:rsidRDefault="008D6AA4">
      <w:pPr>
        <w:jc w:val="both"/>
        <w:rPr>
          <w:bCs/>
          <w:sz w:val="24"/>
          <w:szCs w:val="24"/>
        </w:rPr>
      </w:pPr>
    </w:p>
    <w:p w:rsidRPr="003A591A" w:rsidR="00A51BD0" w:rsidP="003B2DA1" w:rsidRDefault="007129A2">
      <w:pPr>
        <w:jc w:val="both"/>
        <w:rPr>
          <w:bCs/>
          <w:sz w:val="24"/>
          <w:szCs w:val="24"/>
        </w:rPr>
      </w:pPr>
      <w:r w:rsidRPr="003A591A">
        <w:rPr>
          <w:bCs/>
          <w:sz w:val="24"/>
          <w:szCs w:val="24"/>
        </w:rPr>
        <w:t>Sud</w:t>
      </w:r>
      <w:r w:rsidRPr="003A591A" w:rsidR="00EA1215">
        <w:rPr>
          <w:bCs/>
          <w:sz w:val="24"/>
          <w:szCs w:val="24"/>
        </w:rPr>
        <w:t>ac utvrđuje kako su za ovu listu</w:t>
      </w:r>
      <w:r w:rsidRPr="003A591A">
        <w:rPr>
          <w:bCs/>
          <w:sz w:val="24"/>
          <w:szCs w:val="24"/>
        </w:rPr>
        <w:t xml:space="preserve"> </w:t>
      </w:r>
      <w:r w:rsidRPr="003A591A" w:rsidR="007406E1">
        <w:rPr>
          <w:bCs/>
          <w:sz w:val="24"/>
          <w:szCs w:val="24"/>
        </w:rPr>
        <w:t xml:space="preserve">glasovali </w:t>
      </w:r>
      <w:r w:rsidRPr="003A591A">
        <w:rPr>
          <w:bCs/>
          <w:sz w:val="24"/>
          <w:szCs w:val="24"/>
        </w:rPr>
        <w:t xml:space="preserve">svi vjerovnici osim vjerovnika PBZ d.d., </w:t>
      </w:r>
      <w:r w:rsidRPr="003A591A" w:rsidR="00CB0473">
        <w:rPr>
          <w:bCs/>
          <w:sz w:val="24"/>
          <w:szCs w:val="24"/>
        </w:rPr>
        <w:t>BRTVA BB</w:t>
      </w:r>
      <w:r w:rsidRPr="003A591A">
        <w:rPr>
          <w:bCs/>
          <w:sz w:val="24"/>
          <w:szCs w:val="24"/>
        </w:rPr>
        <w:t>,</w:t>
      </w:r>
      <w:r w:rsidRPr="003A591A" w:rsidR="00CB0473">
        <w:rPr>
          <w:bCs/>
          <w:sz w:val="24"/>
          <w:szCs w:val="24"/>
        </w:rPr>
        <w:t xml:space="preserve"> FROTIP FINANCE LTD, Institut IGH, ZAGREB-MONTAŽA, Marko Lovrić, Bolf Goran, Dalekovod d.d., GOLUBOVEČKI KAMENOLOMI, </w:t>
      </w:r>
      <w:r w:rsidRPr="003A591A" w:rsidR="00960233">
        <w:rPr>
          <w:bCs/>
          <w:sz w:val="24"/>
          <w:szCs w:val="24"/>
        </w:rPr>
        <w:t>slije</w:t>
      </w:r>
      <w:r w:rsidRPr="003A591A" w:rsidR="008D6AA4">
        <w:rPr>
          <w:bCs/>
          <w:sz w:val="24"/>
          <w:szCs w:val="24"/>
        </w:rPr>
        <w:t xml:space="preserve">dom čega sud utvrđuje da od ukupno 106.823.240,28 kn za osnivanje Odbora vjerovnika s naprijed navedenim članovima glasovali su vjerovnici s ukupnim iznosom od </w:t>
      </w:r>
      <w:r w:rsidRPr="003A591A">
        <w:rPr>
          <w:bCs/>
          <w:sz w:val="24"/>
          <w:szCs w:val="24"/>
        </w:rPr>
        <w:t>36.396.078,94 kn</w:t>
      </w:r>
      <w:r w:rsidRPr="003A591A" w:rsidR="008D6AA4">
        <w:rPr>
          <w:bCs/>
          <w:sz w:val="24"/>
          <w:szCs w:val="24"/>
        </w:rPr>
        <w:t>, slijedom čega odluka nije usvojena.</w:t>
      </w:r>
    </w:p>
    <w:p w:rsidRPr="003A591A" w:rsidR="00CF71A6" w:rsidP="003B2DA1" w:rsidRDefault="00CF71A6">
      <w:pPr>
        <w:pStyle w:val="Odlomakpopisa"/>
        <w:jc w:val="both"/>
        <w:rPr>
          <w:rFonts w:ascii="Times New Roman" w:hAnsi="Times New Roman"/>
          <w:bCs/>
          <w:sz w:val="24"/>
          <w:szCs w:val="24"/>
        </w:rPr>
      </w:pPr>
    </w:p>
    <w:p w:rsidRPr="003A591A" w:rsidR="00EA1215" w:rsidP="003B2DA1" w:rsidRDefault="00EA1215">
      <w:pPr>
        <w:jc w:val="both"/>
        <w:rPr>
          <w:bCs/>
          <w:sz w:val="24"/>
          <w:szCs w:val="24"/>
        </w:rPr>
      </w:pPr>
      <w:r w:rsidRPr="003A591A">
        <w:rPr>
          <w:bCs/>
          <w:sz w:val="24"/>
          <w:szCs w:val="24"/>
        </w:rPr>
        <w:t>Pristupa za glasovanju za listu koju je predložio vjerovnik PBZ d.d.</w:t>
      </w:r>
    </w:p>
    <w:p w:rsidRPr="003A591A" w:rsidR="00EA1215" w:rsidP="003B2DA1" w:rsidRDefault="00EA1215">
      <w:pPr>
        <w:jc w:val="both"/>
        <w:rPr>
          <w:bCs/>
          <w:sz w:val="24"/>
          <w:szCs w:val="24"/>
        </w:rPr>
      </w:pPr>
    </w:p>
    <w:p w:rsidRPr="003A591A" w:rsidR="00EA1215" w:rsidP="003B2DA1" w:rsidRDefault="003B2DA1">
      <w:pPr>
        <w:jc w:val="both"/>
        <w:rPr>
          <w:bCs/>
          <w:sz w:val="24"/>
          <w:szCs w:val="24"/>
        </w:rPr>
      </w:pPr>
      <w:r w:rsidRPr="003A591A">
        <w:rPr>
          <w:bCs/>
          <w:sz w:val="24"/>
          <w:szCs w:val="24"/>
        </w:rPr>
        <w:t xml:space="preserve">Sudac utvrđuje kako su za ovu listu glasovali vjerovnici </w:t>
      </w:r>
      <w:r w:rsidRPr="003A591A" w:rsidR="007406E1">
        <w:rPr>
          <w:bCs/>
          <w:sz w:val="24"/>
          <w:szCs w:val="24"/>
        </w:rPr>
        <w:t>Goran Bolf, Marko L</w:t>
      </w:r>
      <w:r w:rsidRPr="003A591A" w:rsidR="003D57BD">
        <w:rPr>
          <w:bCs/>
          <w:sz w:val="24"/>
          <w:szCs w:val="24"/>
        </w:rPr>
        <w:t>ovrić</w:t>
      </w:r>
      <w:r w:rsidRPr="003A591A" w:rsidR="007406E1">
        <w:rPr>
          <w:bCs/>
          <w:sz w:val="24"/>
          <w:szCs w:val="24"/>
        </w:rPr>
        <w:t xml:space="preserve">, PBZ d.d., NEXE d.d., Dalekovod d.d., </w:t>
      </w:r>
      <w:r w:rsidRPr="003A591A" w:rsidR="003D57BD">
        <w:rPr>
          <w:bCs/>
          <w:sz w:val="24"/>
          <w:szCs w:val="24"/>
        </w:rPr>
        <w:t>ZAGREB-MONTAŽA</w:t>
      </w:r>
      <w:r w:rsidRPr="003A591A" w:rsidR="00943191">
        <w:rPr>
          <w:bCs/>
          <w:sz w:val="24"/>
          <w:szCs w:val="24"/>
        </w:rPr>
        <w:t xml:space="preserve"> u ukupnom iznosu </w:t>
      </w:r>
      <w:r w:rsidRPr="003A591A" w:rsidR="00501163">
        <w:rPr>
          <w:bCs/>
          <w:sz w:val="24"/>
          <w:szCs w:val="24"/>
        </w:rPr>
        <w:t>66.007.326,00</w:t>
      </w:r>
      <w:r w:rsidRPr="003A591A" w:rsidR="002134E7">
        <w:rPr>
          <w:bCs/>
          <w:sz w:val="24"/>
          <w:szCs w:val="24"/>
        </w:rPr>
        <w:t xml:space="preserve"> kn od ukupno nazočnih vjerovnika s pravom glasa u iznosu 106.823.240,28 kn, slijedom čega sudac utvrđuje kako je odluka usvojena.</w:t>
      </w:r>
    </w:p>
    <w:p w:rsidRPr="003A591A" w:rsidR="00A24C71" w:rsidP="00FC3AE8" w:rsidRDefault="00A24C71">
      <w:pPr>
        <w:overflowPunct/>
        <w:autoSpaceDE/>
        <w:autoSpaceDN/>
        <w:adjustRightInd/>
        <w:textAlignment w:val="auto"/>
        <w:rPr>
          <w:sz w:val="24"/>
          <w:szCs w:val="24"/>
        </w:rPr>
      </w:pPr>
    </w:p>
    <w:p w:rsidRPr="003A591A" w:rsidR="00AE0726" w:rsidP="00AE0726" w:rsidRDefault="00AE0726">
      <w:pPr>
        <w:jc w:val="both"/>
        <w:rPr>
          <w:bCs/>
          <w:sz w:val="24"/>
          <w:szCs w:val="24"/>
        </w:rPr>
      </w:pPr>
      <w:r w:rsidRPr="003A591A">
        <w:rPr>
          <w:bCs/>
          <w:sz w:val="24"/>
          <w:szCs w:val="24"/>
        </w:rPr>
        <w:t>Prelazi se na glasanje za točku 7 dnevnog reda.</w:t>
      </w:r>
    </w:p>
    <w:p w:rsidRPr="003A591A" w:rsidR="00AE0726" w:rsidP="00AE0726" w:rsidRDefault="00AE0726">
      <w:pPr>
        <w:jc w:val="both"/>
        <w:rPr>
          <w:bCs/>
          <w:sz w:val="24"/>
          <w:szCs w:val="24"/>
        </w:rPr>
      </w:pPr>
    </w:p>
    <w:p w:rsidRPr="003A591A" w:rsidR="00AE0726" w:rsidP="00B33CF5" w:rsidRDefault="00B33CF5">
      <w:pPr>
        <w:ind w:firstLine="708"/>
        <w:jc w:val="both"/>
        <w:rPr>
          <w:bCs/>
          <w:sz w:val="24"/>
          <w:szCs w:val="24"/>
        </w:rPr>
      </w:pPr>
      <w:r w:rsidRPr="003A591A">
        <w:rPr>
          <w:bCs/>
          <w:sz w:val="24"/>
          <w:szCs w:val="24"/>
        </w:rPr>
        <w:t>7.</w:t>
      </w:r>
      <w:r w:rsidR="0064697F">
        <w:rPr>
          <w:bCs/>
          <w:sz w:val="24"/>
          <w:szCs w:val="24"/>
        </w:rPr>
        <w:t xml:space="preserve"> </w:t>
      </w:r>
      <w:r w:rsidRPr="003A591A" w:rsidR="00AE0726">
        <w:rPr>
          <w:bCs/>
          <w:sz w:val="24"/>
          <w:szCs w:val="24"/>
        </w:rPr>
        <w:t>Razrješuje se dužnosti stečajni upravitelj Damir Katić, te se za novog stečajnog upravitelj</w:t>
      </w:r>
      <w:r w:rsidRPr="003A591A" w:rsidR="00AF7D8A">
        <w:rPr>
          <w:bCs/>
          <w:sz w:val="24"/>
          <w:szCs w:val="24"/>
        </w:rPr>
        <w:t>a</w:t>
      </w:r>
      <w:r w:rsidRPr="003A591A" w:rsidR="00AE0726">
        <w:rPr>
          <w:bCs/>
          <w:sz w:val="24"/>
          <w:szCs w:val="24"/>
        </w:rPr>
        <w:t xml:space="preserve"> imenuje stečajni upravitelj Tomislav Čoga.</w:t>
      </w:r>
    </w:p>
    <w:p w:rsidRPr="003A591A" w:rsidR="00AF7D8A" w:rsidP="00AF7D8A" w:rsidRDefault="00AF7D8A">
      <w:pPr>
        <w:ind w:left="720"/>
        <w:jc w:val="both"/>
        <w:rPr>
          <w:bCs/>
          <w:sz w:val="24"/>
          <w:szCs w:val="24"/>
        </w:rPr>
      </w:pPr>
    </w:p>
    <w:p w:rsidRPr="003A591A" w:rsidR="00AF7D8A" w:rsidP="00AF7D8A" w:rsidRDefault="00AF7D8A">
      <w:pPr>
        <w:ind w:left="720"/>
        <w:jc w:val="both"/>
        <w:rPr>
          <w:bCs/>
          <w:sz w:val="24"/>
          <w:szCs w:val="24"/>
        </w:rPr>
      </w:pPr>
      <w:r w:rsidRPr="003A591A">
        <w:rPr>
          <w:bCs/>
          <w:sz w:val="24"/>
          <w:szCs w:val="24"/>
        </w:rPr>
        <w:t>Za navedeu odluku glasovao je vjerovnik PBZ d.d., i vjerovnici Goran Bolf i Marko Lovrić.</w:t>
      </w:r>
    </w:p>
    <w:p w:rsidRPr="003A591A" w:rsidR="003523AF" w:rsidP="00AF7D8A" w:rsidRDefault="00C10333">
      <w:pPr>
        <w:ind w:left="720"/>
        <w:jc w:val="both"/>
        <w:rPr>
          <w:bCs/>
          <w:sz w:val="24"/>
          <w:szCs w:val="24"/>
        </w:rPr>
      </w:pPr>
      <w:r w:rsidRPr="003A591A">
        <w:rPr>
          <w:bCs/>
          <w:sz w:val="24"/>
          <w:szCs w:val="24"/>
        </w:rPr>
        <w:t>Su</w:t>
      </w:r>
      <w:r w:rsidRPr="003A591A" w:rsidR="00D424F3">
        <w:rPr>
          <w:bCs/>
          <w:sz w:val="24"/>
          <w:szCs w:val="24"/>
        </w:rPr>
        <w:t>dac utvrđuje kako su za navedenu odluku glasovali vjerovnci čiji ukupni iznos tražbine iznosi 42.785.712,53 kn, od ukupno 106.823.240,28 kn, slijedom čega se utvrđuje kako odluka nije usvojena.</w:t>
      </w:r>
    </w:p>
    <w:p w:rsidRPr="003A591A" w:rsidR="003523AF" w:rsidP="00AF7D8A" w:rsidRDefault="003523AF">
      <w:pPr>
        <w:ind w:left="720"/>
        <w:jc w:val="both"/>
        <w:rPr>
          <w:bCs/>
          <w:sz w:val="24"/>
          <w:szCs w:val="24"/>
        </w:rPr>
      </w:pPr>
    </w:p>
    <w:p w:rsidRPr="003A591A" w:rsidR="00125286" w:rsidP="00FC3AE8" w:rsidRDefault="00125286">
      <w:pPr>
        <w:overflowPunct/>
        <w:autoSpaceDE/>
        <w:autoSpaceDN/>
        <w:adjustRightInd/>
        <w:textAlignment w:val="auto"/>
        <w:rPr>
          <w:sz w:val="24"/>
          <w:szCs w:val="24"/>
        </w:rPr>
      </w:pPr>
    </w:p>
    <w:p w:rsidRPr="003A591A" w:rsidR="002654DB" w:rsidP="00FC3AE8" w:rsidRDefault="00125286">
      <w:pPr>
        <w:overflowPunct/>
        <w:autoSpaceDE/>
        <w:autoSpaceDN/>
        <w:adjustRightInd/>
        <w:textAlignment w:val="auto"/>
        <w:rPr>
          <w:sz w:val="24"/>
          <w:szCs w:val="24"/>
        </w:rPr>
      </w:pPr>
      <w:r w:rsidRPr="003A591A">
        <w:rPr>
          <w:sz w:val="24"/>
          <w:szCs w:val="24"/>
        </w:rPr>
        <w:t>Dovršeno u 18</w:t>
      </w:r>
      <w:r w:rsidRPr="003A591A" w:rsidR="00416738">
        <w:rPr>
          <w:sz w:val="24"/>
          <w:szCs w:val="24"/>
        </w:rPr>
        <w:t>,00</w:t>
      </w:r>
      <w:r w:rsidRPr="003A591A" w:rsidR="00FC3AE8">
        <w:rPr>
          <w:sz w:val="24"/>
          <w:szCs w:val="24"/>
        </w:rPr>
        <w:t xml:space="preserve"> sati. </w:t>
      </w:r>
    </w:p>
    <w:p w:rsidRPr="003A591A" w:rsidR="00FC3AE8" w:rsidP="00FC3AE8" w:rsidRDefault="00FC3AE8">
      <w:pPr>
        <w:jc w:val="both"/>
        <w:rPr>
          <w:bCs/>
          <w:sz w:val="24"/>
          <w:szCs w:val="24"/>
        </w:rPr>
      </w:pPr>
    </w:p>
    <w:p w:rsidRPr="003A591A" w:rsidR="006F0C7A" w:rsidP="00FC3AE8" w:rsidRDefault="006F0C7A">
      <w:pPr>
        <w:jc w:val="both"/>
        <w:rPr>
          <w:bCs/>
          <w:sz w:val="24"/>
          <w:szCs w:val="24"/>
        </w:rPr>
      </w:pPr>
    </w:p>
    <w:p w:rsidRPr="003A591A" w:rsidR="006F0C7A" w:rsidP="00FC3AE8" w:rsidRDefault="006F0C7A">
      <w:pPr>
        <w:jc w:val="both"/>
        <w:rPr>
          <w:bCs/>
          <w:sz w:val="24"/>
          <w:szCs w:val="24"/>
        </w:rPr>
      </w:pPr>
    </w:p>
    <w:p w:rsidRPr="003A591A" w:rsidR="006F0C7A" w:rsidP="00FC3AE8" w:rsidRDefault="006F0C7A">
      <w:pPr>
        <w:jc w:val="both"/>
        <w:rPr>
          <w:bCs/>
          <w:sz w:val="24"/>
          <w:szCs w:val="24"/>
        </w:rPr>
      </w:pPr>
    </w:p>
    <w:p w:rsidRPr="003A591A" w:rsidR="006F0C7A" w:rsidP="00FC3AE8" w:rsidRDefault="006F0C7A">
      <w:pPr>
        <w:jc w:val="both"/>
        <w:rPr>
          <w:bCs/>
          <w:sz w:val="24"/>
          <w:szCs w:val="24"/>
        </w:rPr>
      </w:pPr>
    </w:p>
    <w:p w:rsidRPr="003A591A" w:rsidR="006F0C7A" w:rsidP="00FC3AE8" w:rsidRDefault="006F0C7A">
      <w:pPr>
        <w:jc w:val="both"/>
        <w:rPr>
          <w:bCs/>
          <w:sz w:val="24"/>
          <w:szCs w:val="24"/>
        </w:rPr>
      </w:pPr>
    </w:p>
    <w:p w:rsidRPr="003A591A" w:rsidR="006F0C7A" w:rsidP="00FC3AE8" w:rsidRDefault="006F0C7A">
      <w:pPr>
        <w:jc w:val="both"/>
        <w:rPr>
          <w:bCs/>
          <w:sz w:val="24"/>
          <w:szCs w:val="24"/>
        </w:rPr>
      </w:pPr>
    </w:p>
    <w:p w:rsidRPr="003A591A" w:rsidR="006F0C7A" w:rsidP="00FC3AE8" w:rsidRDefault="006F0C7A">
      <w:pPr>
        <w:jc w:val="both"/>
        <w:rPr>
          <w:bCs/>
          <w:sz w:val="24"/>
          <w:szCs w:val="24"/>
        </w:rPr>
      </w:pPr>
    </w:p>
    <w:tbl>
      <w:tblPr>
        <w:tblW w:w="0" w:type="auto"/>
        <w:tblLook w:firstRow="1" w:lastRow="1" w:firstColumn="1" w:lastColumn="1" w:noHBand="0" w:noVBand="0" w:val="01E0"/>
      </w:tblPr>
      <w:tblGrid>
        <w:gridCol w:w="2445"/>
        <w:gridCol w:w="2997"/>
        <w:gridCol w:w="3087"/>
      </w:tblGrid>
      <w:tr w:rsidRPr="003A591A" w:rsidR="003A591A" w:rsidTr="0041391F">
        <w:tc>
          <w:tcPr>
            <w:tcW w:w="2517" w:type="dxa"/>
            <w:shd w:val="clear" w:color="auto" w:fill="auto"/>
          </w:tcPr>
          <w:p w:rsidRPr="003A591A" w:rsidR="006F0C7A" w:rsidP="0041391F" w:rsidRDefault="006F0C7A">
            <w:pPr>
              <w:tabs>
                <w:tab w:val="center" w:pos="4536"/>
                <w:tab w:val="right" w:pos="9072"/>
              </w:tabs>
              <w:rPr>
                <w:sz w:val="24"/>
                <w:szCs w:val="24"/>
              </w:rPr>
            </w:pPr>
          </w:p>
          <w:p w:rsidRPr="003A591A" w:rsidR="00FC3AE8" w:rsidP="0041391F" w:rsidRDefault="00FC3AE8">
            <w:pPr>
              <w:tabs>
                <w:tab w:val="center" w:pos="4536"/>
                <w:tab w:val="right" w:pos="9072"/>
              </w:tabs>
              <w:rPr>
                <w:sz w:val="24"/>
                <w:szCs w:val="24"/>
              </w:rPr>
            </w:pPr>
            <w:r w:rsidRPr="003A591A">
              <w:rPr>
                <w:sz w:val="24"/>
                <w:szCs w:val="24"/>
              </w:rPr>
              <w:t>Stečajni upravitelj:</w:t>
            </w:r>
          </w:p>
        </w:tc>
        <w:tc>
          <w:tcPr>
            <w:tcW w:w="3094" w:type="dxa"/>
            <w:shd w:val="clear" w:color="auto" w:fill="auto"/>
            <w:vAlign w:val="center"/>
          </w:tcPr>
          <w:p w:rsidRPr="003A591A" w:rsidR="00FC3AE8" w:rsidP="0041391F" w:rsidRDefault="00FC3AE8">
            <w:pPr>
              <w:tabs>
                <w:tab w:val="center" w:pos="4536"/>
                <w:tab w:val="right" w:pos="9072"/>
              </w:tabs>
              <w:jc w:val="center"/>
              <w:rPr>
                <w:sz w:val="24"/>
                <w:szCs w:val="24"/>
              </w:rPr>
            </w:pPr>
            <w:r w:rsidRPr="003A591A">
              <w:rPr>
                <w:sz w:val="24"/>
                <w:szCs w:val="24"/>
              </w:rPr>
              <w:t>Sudac:</w:t>
            </w:r>
          </w:p>
          <w:p w:rsidRPr="003A591A" w:rsidR="00FC3AE8" w:rsidP="0041391F" w:rsidRDefault="00FC3AE8">
            <w:pPr>
              <w:tabs>
                <w:tab w:val="center" w:pos="4536"/>
                <w:tab w:val="right" w:pos="9072"/>
              </w:tabs>
              <w:jc w:val="center"/>
              <w:rPr>
                <w:sz w:val="24"/>
                <w:szCs w:val="24"/>
              </w:rPr>
            </w:pPr>
            <w:r w:rsidRPr="003A591A">
              <w:rPr>
                <w:sz w:val="24"/>
                <w:szCs w:val="24"/>
              </w:rPr>
              <w:t>Nikola Ribarić</w:t>
            </w:r>
          </w:p>
        </w:tc>
        <w:tc>
          <w:tcPr>
            <w:tcW w:w="3251" w:type="dxa"/>
            <w:shd w:val="clear" w:color="auto" w:fill="auto"/>
            <w:vAlign w:val="center"/>
          </w:tcPr>
          <w:p w:rsidRPr="003A591A" w:rsidR="00FC3AE8" w:rsidP="00572A7E" w:rsidRDefault="00FC3AE8">
            <w:pPr>
              <w:tabs>
                <w:tab w:val="center" w:pos="4536"/>
                <w:tab w:val="right" w:pos="9072"/>
              </w:tabs>
              <w:jc w:val="center"/>
              <w:rPr>
                <w:sz w:val="24"/>
                <w:szCs w:val="24"/>
              </w:rPr>
            </w:pPr>
          </w:p>
        </w:tc>
      </w:tr>
      <w:tr w:rsidRPr="003A591A" w:rsidR="003A591A" w:rsidTr="0041391F">
        <w:trPr>
          <w:trHeight w:val="2145"/>
        </w:trPr>
        <w:tc>
          <w:tcPr>
            <w:tcW w:w="2517" w:type="dxa"/>
            <w:shd w:val="clear" w:color="auto" w:fill="auto"/>
          </w:tcPr>
          <w:p w:rsidRPr="003A591A" w:rsidR="00FC3AE8" w:rsidP="0041391F" w:rsidRDefault="00FC3AE8">
            <w:pPr>
              <w:tabs>
                <w:tab w:val="center" w:pos="4536"/>
                <w:tab w:val="right" w:pos="9072"/>
              </w:tabs>
              <w:rPr>
                <w:sz w:val="24"/>
                <w:szCs w:val="24"/>
              </w:rPr>
            </w:pPr>
          </w:p>
        </w:tc>
        <w:tc>
          <w:tcPr>
            <w:tcW w:w="3094" w:type="dxa"/>
            <w:shd w:val="clear" w:color="auto" w:fill="auto"/>
            <w:vAlign w:val="center"/>
          </w:tcPr>
          <w:p w:rsidRPr="003A591A" w:rsidR="00FC3AE8" w:rsidP="0041391F" w:rsidRDefault="00FC3AE8">
            <w:pPr>
              <w:pBdr>
                <w:bottom w:val="single" w:color="auto" w:sz="12" w:space="1"/>
              </w:pBdr>
              <w:tabs>
                <w:tab w:val="center" w:pos="4536"/>
                <w:tab w:val="right" w:pos="9072"/>
              </w:tabs>
              <w:jc w:val="center"/>
              <w:rPr>
                <w:sz w:val="24"/>
                <w:szCs w:val="24"/>
              </w:rPr>
            </w:pPr>
            <w:r w:rsidRPr="003A591A">
              <w:rPr>
                <w:sz w:val="24"/>
                <w:szCs w:val="24"/>
              </w:rPr>
              <w:t xml:space="preserve">                                                                                                                                                                                                                                                                                                                                                                                                                                                                                                                                                                                                                                                                                                                                                                                             </w:t>
            </w:r>
          </w:p>
          <w:p w:rsidRPr="003A591A" w:rsidR="00FC3AE8" w:rsidP="0041391F" w:rsidRDefault="00FC3AE8">
            <w:pPr>
              <w:tabs>
                <w:tab w:val="center" w:pos="4536"/>
                <w:tab w:val="right" w:pos="9072"/>
              </w:tabs>
              <w:jc w:val="center"/>
              <w:rPr>
                <w:sz w:val="24"/>
                <w:szCs w:val="24"/>
              </w:rPr>
            </w:pPr>
            <w:r w:rsidRPr="003A591A">
              <w:rPr>
                <w:sz w:val="24"/>
                <w:szCs w:val="24"/>
              </w:rPr>
              <w:t>Potpis suca</w:t>
            </w:r>
          </w:p>
          <w:p w:rsidRPr="003A591A" w:rsidR="00FC3AE8" w:rsidP="0041391F" w:rsidRDefault="00FC3AE8">
            <w:pPr>
              <w:tabs>
                <w:tab w:val="center" w:pos="4536"/>
                <w:tab w:val="right" w:pos="9072"/>
              </w:tabs>
              <w:jc w:val="center"/>
              <w:rPr>
                <w:sz w:val="24"/>
                <w:szCs w:val="24"/>
              </w:rPr>
            </w:pPr>
          </w:p>
          <w:p w:rsidRPr="003A591A" w:rsidR="00FC3AE8" w:rsidP="0041391F" w:rsidRDefault="00FC3AE8">
            <w:pPr>
              <w:tabs>
                <w:tab w:val="center" w:pos="4536"/>
                <w:tab w:val="right" w:pos="9072"/>
              </w:tabs>
              <w:jc w:val="center"/>
              <w:rPr>
                <w:sz w:val="24"/>
                <w:szCs w:val="24"/>
              </w:rPr>
            </w:pPr>
          </w:p>
        </w:tc>
        <w:tc>
          <w:tcPr>
            <w:tcW w:w="3251" w:type="dxa"/>
            <w:shd w:val="clear" w:color="auto" w:fill="auto"/>
            <w:vAlign w:val="center"/>
          </w:tcPr>
          <w:p w:rsidRPr="003A591A" w:rsidR="00FC3AE8" w:rsidP="00572A7E" w:rsidRDefault="00FC3AE8">
            <w:pPr>
              <w:tabs>
                <w:tab w:val="center" w:pos="4536"/>
                <w:tab w:val="right" w:pos="9072"/>
              </w:tabs>
              <w:rPr>
                <w:sz w:val="24"/>
                <w:szCs w:val="24"/>
              </w:rPr>
            </w:pPr>
          </w:p>
        </w:tc>
      </w:tr>
      <w:tr w:rsidRPr="003A591A" w:rsidR="009D4B2D" w:rsidTr="0041391F">
        <w:trPr>
          <w:gridAfter w:val="1"/>
          <w:wAfter w:w="3251" w:type="dxa"/>
        </w:trPr>
        <w:tc>
          <w:tcPr>
            <w:tcW w:w="2517" w:type="dxa"/>
            <w:shd w:val="clear" w:color="auto" w:fill="auto"/>
          </w:tcPr>
          <w:p w:rsidRPr="003A591A" w:rsidR="009D4B2D" w:rsidP="0041391F" w:rsidRDefault="009D4B2D">
            <w:pPr>
              <w:tabs>
                <w:tab w:val="center" w:pos="4536"/>
                <w:tab w:val="right" w:pos="9072"/>
              </w:tabs>
              <w:rPr>
                <w:sz w:val="24"/>
                <w:szCs w:val="24"/>
              </w:rPr>
            </w:pPr>
          </w:p>
        </w:tc>
        <w:tc>
          <w:tcPr>
            <w:tcW w:w="3094" w:type="dxa"/>
            <w:shd w:val="clear" w:color="auto" w:fill="auto"/>
            <w:vAlign w:val="center"/>
          </w:tcPr>
          <w:p w:rsidRPr="003A591A" w:rsidR="009D4B2D" w:rsidP="0041391F" w:rsidRDefault="009D4B2D">
            <w:pPr>
              <w:tabs>
                <w:tab w:val="center" w:pos="4536"/>
                <w:tab w:val="right" w:pos="9072"/>
              </w:tabs>
              <w:jc w:val="center"/>
              <w:rPr>
                <w:sz w:val="24"/>
                <w:szCs w:val="24"/>
              </w:rPr>
            </w:pPr>
            <w:r w:rsidRPr="003A591A">
              <w:rPr>
                <w:sz w:val="24"/>
                <w:szCs w:val="24"/>
              </w:rPr>
              <w:t>Zapisničar:</w:t>
            </w:r>
          </w:p>
          <w:p w:rsidRPr="003A591A" w:rsidR="009D4B2D" w:rsidP="0041391F" w:rsidRDefault="00A24C71">
            <w:pPr>
              <w:pBdr>
                <w:bottom w:val="single" w:color="auto" w:sz="12" w:space="1"/>
              </w:pBdr>
              <w:tabs>
                <w:tab w:val="center" w:pos="4536"/>
                <w:tab w:val="right" w:pos="9072"/>
              </w:tabs>
              <w:jc w:val="center"/>
              <w:rPr>
                <w:sz w:val="24"/>
                <w:szCs w:val="24"/>
              </w:rPr>
            </w:pPr>
            <w:r w:rsidRPr="003A591A">
              <w:rPr>
                <w:sz w:val="24"/>
                <w:szCs w:val="24"/>
              </w:rPr>
              <w:t>Maja Hajtek</w:t>
            </w:r>
          </w:p>
          <w:p w:rsidRPr="003A591A" w:rsidR="009D4B2D" w:rsidP="0041391F" w:rsidRDefault="009D4B2D">
            <w:pPr>
              <w:pBdr>
                <w:bottom w:val="single" w:color="auto" w:sz="12" w:space="1"/>
              </w:pBdr>
              <w:tabs>
                <w:tab w:val="center" w:pos="4536"/>
                <w:tab w:val="right" w:pos="9072"/>
              </w:tabs>
              <w:jc w:val="center"/>
              <w:rPr>
                <w:sz w:val="24"/>
                <w:szCs w:val="24"/>
              </w:rPr>
            </w:pPr>
          </w:p>
          <w:p w:rsidRPr="003A591A" w:rsidR="009D4B2D" w:rsidP="0041391F" w:rsidRDefault="009D4B2D">
            <w:pPr>
              <w:tabs>
                <w:tab w:val="center" w:pos="4536"/>
                <w:tab w:val="right" w:pos="9072"/>
              </w:tabs>
              <w:jc w:val="center"/>
              <w:rPr>
                <w:sz w:val="24"/>
                <w:szCs w:val="24"/>
              </w:rPr>
            </w:pPr>
            <w:r w:rsidRPr="003A591A">
              <w:rPr>
                <w:sz w:val="24"/>
                <w:szCs w:val="24"/>
              </w:rPr>
              <w:t>Potpis zapisničara</w:t>
            </w:r>
          </w:p>
        </w:tc>
      </w:tr>
    </w:tbl>
    <w:p w:rsidRPr="003A591A" w:rsidR="00DD5D87" w:rsidP="009D4B2D" w:rsidRDefault="00DD5D87">
      <w:pPr>
        <w:rPr>
          <w:sz w:val="24"/>
          <w:szCs w:val="24"/>
        </w:rPr>
      </w:pPr>
    </w:p>
    <w:p w:rsidRPr="003A591A" w:rsidR="0057771D" w:rsidRDefault="0057771D">
      <w:pPr>
        <w:rPr>
          <w:sz w:val="24"/>
          <w:szCs w:val="24"/>
        </w:rPr>
      </w:pPr>
    </w:p>
    <w:p w:rsidRPr="003A591A" w:rsidR="00572A7E" w:rsidP="00572A7E" w:rsidRDefault="00572A7E">
      <w:pPr>
        <w:tabs>
          <w:tab w:val="center" w:pos="4536"/>
          <w:tab w:val="right" w:pos="9072"/>
        </w:tabs>
        <w:rPr>
          <w:sz w:val="24"/>
          <w:szCs w:val="24"/>
        </w:rPr>
      </w:pPr>
    </w:p>
    <w:p w:rsidRPr="003A591A" w:rsidR="00572A7E" w:rsidP="00572A7E" w:rsidRDefault="00572A7E">
      <w:pPr>
        <w:tabs>
          <w:tab w:val="center" w:pos="4536"/>
          <w:tab w:val="right" w:pos="9072"/>
        </w:tabs>
        <w:rPr>
          <w:sz w:val="24"/>
          <w:szCs w:val="24"/>
        </w:rPr>
      </w:pPr>
      <w:r w:rsidRPr="003A591A">
        <w:rPr>
          <w:sz w:val="24"/>
          <w:szCs w:val="24"/>
        </w:rPr>
        <w:t>Stranke:</w:t>
      </w:r>
    </w:p>
    <w:p w:rsidRPr="003A591A" w:rsidR="00572A7E" w:rsidRDefault="00572A7E">
      <w:pPr>
        <w:rPr>
          <w:sz w:val="24"/>
          <w:szCs w:val="24"/>
        </w:rPr>
      </w:pPr>
    </w:p>
    <w:sectPr w:rsidRPr="003A591A" w:rsidR="00572A7E" w:rsidSect="00A24C71">
      <w:pgSz w:w="11907" w:h="16839" w:code="9"/>
      <w:pgMar w:top="1440" w:right="1797" w:bottom="1276" w:left="179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C7F61" w:rsidRDefault="002C7F61">
      <w:r>
        <w:separator/>
      </w:r>
    </w:p>
  </w:endnote>
  <w:endnote w:type="continuationSeparator" w:id="0">
    <w:p w:rsidR="002C7F61" w:rsidRDefault="002C7F6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C7F61" w:rsidRDefault="002C7F61">
      <w:r>
        <w:separator/>
      </w:r>
    </w:p>
  </w:footnote>
  <w:footnote w:type="continuationSeparator" w:id="0">
    <w:p w:rsidR="002C7F61" w:rsidRDefault="002C7F6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94E1B" w:rsidP="0041391F" w:rsidRDefault="00B94E1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8157E">
      <w:rPr>
        <w:rStyle w:val="Brojstranice"/>
        <w:noProof/>
      </w:rPr>
      <w:t>95</w:t>
    </w:r>
    <w:r>
      <w:rPr>
        <w:rStyle w:val="Brojstranice"/>
      </w:rPr>
      <w:fldChar w:fldCharType="end"/>
    </w:r>
  </w:p>
  <w:p w:rsidR="00B94E1B" w:rsidRDefault="00B94E1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94E1B" w:rsidP="0041391F" w:rsidRDefault="00B94E1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B3A73">
      <w:rPr>
        <w:rStyle w:val="Brojstranice"/>
        <w:noProof/>
      </w:rPr>
      <w:t>158</w:t>
    </w:r>
    <w:r>
      <w:rPr>
        <w:rStyle w:val="Brojstranice"/>
      </w:rPr>
      <w:fldChar w:fldCharType="end"/>
    </w:r>
  </w:p>
  <w:p w:rsidR="00B94E1B" w:rsidP="00EC2B12" w:rsidRDefault="00B94E1B">
    <w:pPr>
      <w:pStyle w:val="Zaglavlje"/>
      <w:jc w:val="right"/>
      <w:rPr>
        <w:sz w:val="24"/>
        <w:szCs w:val="24"/>
      </w:rPr>
    </w:pPr>
    <w:r>
      <w:rPr>
        <w:sz w:val="24"/>
        <w:szCs w:val="24"/>
      </w:rPr>
      <w:t>72. St-163/2019</w:t>
    </w:r>
  </w:p>
  <w:p w:rsidRPr="00BC279C" w:rsidR="00B94E1B" w:rsidP="00BC279C" w:rsidRDefault="00B94E1B">
    <w:pPr>
      <w:pStyle w:val="Zaglavlje"/>
      <w:jc w:val="right"/>
      <w:rPr>
        <w:sz w:val="24"/>
        <w:szCs w:val="24"/>
      </w:rPr>
    </w:pPr>
  </w:p>
  <w:p w:rsidR="00B94E1B" w:rsidRDefault="00B94E1B">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94E1B" w:rsidP="0057771D" w:rsidRDefault="00B94E1B">
    <w:pPr>
      <w:pStyle w:val="Zaglavlje"/>
      <w:jc w:val="right"/>
      <w:rPr>
        <w:sz w:val="24"/>
        <w:szCs w:val="24"/>
      </w:rPr>
    </w:pPr>
    <w:r>
      <w:rPr>
        <w:sz w:val="24"/>
        <w:szCs w:val="24"/>
      </w:rPr>
      <w:t>72. St-163/2019</w:t>
    </w:r>
  </w:p>
  <w:p w:rsidR="00B94E1B" w:rsidRDefault="00B94E1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6A0EDD"/>
    <w:multiLevelType w:val="hybridMultilevel"/>
    <w:tmpl w:val="0F7C48FE"/>
    <w:lvl w:ilvl="0" w:tplc="F55417B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76D7135"/>
    <w:multiLevelType w:val="hybridMultilevel"/>
    <w:tmpl w:val="4D7875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A4617A6"/>
    <w:multiLevelType w:val="hybridMultilevel"/>
    <w:tmpl w:val="3F2CF0A8"/>
    <w:lvl w:ilvl="0" w:tplc="DCA8BBC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4C23277A"/>
    <w:multiLevelType w:val="hybridMultilevel"/>
    <w:tmpl w:val="7B84E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31E7DBA"/>
    <w:multiLevelType w:val="hybridMultilevel"/>
    <w:tmpl w:val="7B84E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7B4569C"/>
    <w:multiLevelType w:val="hybridMultilevel"/>
    <w:tmpl w:val="B0400F0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FC05F75"/>
    <w:multiLevelType w:val="hybridMultilevel"/>
    <w:tmpl w:val="3F2CF0A8"/>
    <w:lvl w:ilvl="0" w:tplc="DCA8BBC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
  </w:num>
  <w:num w:numId="2">
    <w:abstractNumId w:val="3"/>
  </w:num>
  <w:num w:numId="3">
    <w:abstractNumId w:val="4"/>
  </w:num>
  <w:num w:numId="4">
    <w:abstractNumId w:val="5"/>
  </w:num>
  <w:num w:numId="5">
    <w:abstractNumId w:val="2"/>
  </w:num>
  <w:num w:numId="6">
    <w:abstractNumId w:val="0"/>
  </w:num>
  <w:num w:numId="7">
    <w:abstractNumId w:val="6"/>
  </w:num>
  <w:numIdMacAtCleanup w:val="7"/>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C3AE8"/>
    <w:rsid w:val="00000947"/>
    <w:rsid w:val="00002779"/>
    <w:rsid w:val="0000564C"/>
    <w:rsid w:val="00006A49"/>
    <w:rsid w:val="000122B4"/>
    <w:rsid w:val="0001318C"/>
    <w:rsid w:val="00014505"/>
    <w:rsid w:val="0002044E"/>
    <w:rsid w:val="00024AB8"/>
    <w:rsid w:val="00030807"/>
    <w:rsid w:val="000318E2"/>
    <w:rsid w:val="00031C2B"/>
    <w:rsid w:val="000341DD"/>
    <w:rsid w:val="00043D3C"/>
    <w:rsid w:val="000526FA"/>
    <w:rsid w:val="00053B6D"/>
    <w:rsid w:val="00057B25"/>
    <w:rsid w:val="00061649"/>
    <w:rsid w:val="00065136"/>
    <w:rsid w:val="0006527A"/>
    <w:rsid w:val="00071293"/>
    <w:rsid w:val="0007328F"/>
    <w:rsid w:val="00073A72"/>
    <w:rsid w:val="00080C8E"/>
    <w:rsid w:val="00081B28"/>
    <w:rsid w:val="0008305A"/>
    <w:rsid w:val="000839C5"/>
    <w:rsid w:val="0008424A"/>
    <w:rsid w:val="00084503"/>
    <w:rsid w:val="000864A2"/>
    <w:rsid w:val="00097460"/>
    <w:rsid w:val="000A3325"/>
    <w:rsid w:val="000A59D8"/>
    <w:rsid w:val="000A5B0F"/>
    <w:rsid w:val="000A6B26"/>
    <w:rsid w:val="000B0264"/>
    <w:rsid w:val="000B2202"/>
    <w:rsid w:val="000B37E6"/>
    <w:rsid w:val="000B466F"/>
    <w:rsid w:val="000B5C03"/>
    <w:rsid w:val="000B676A"/>
    <w:rsid w:val="000B6B76"/>
    <w:rsid w:val="000B7105"/>
    <w:rsid w:val="000C0202"/>
    <w:rsid w:val="000C1DEF"/>
    <w:rsid w:val="000C3A1C"/>
    <w:rsid w:val="000C4343"/>
    <w:rsid w:val="000C62FF"/>
    <w:rsid w:val="000D243C"/>
    <w:rsid w:val="000D3655"/>
    <w:rsid w:val="000D46FF"/>
    <w:rsid w:val="000D509F"/>
    <w:rsid w:val="000D6AE6"/>
    <w:rsid w:val="000D71E1"/>
    <w:rsid w:val="000E13EB"/>
    <w:rsid w:val="000E4C55"/>
    <w:rsid w:val="000E5B82"/>
    <w:rsid w:val="000E75FB"/>
    <w:rsid w:val="000F2C50"/>
    <w:rsid w:val="000F31DE"/>
    <w:rsid w:val="000F4D98"/>
    <w:rsid w:val="000F55EA"/>
    <w:rsid w:val="000F5977"/>
    <w:rsid w:val="000F74F9"/>
    <w:rsid w:val="000F7A57"/>
    <w:rsid w:val="001009C6"/>
    <w:rsid w:val="00101F75"/>
    <w:rsid w:val="001025AE"/>
    <w:rsid w:val="00105BC1"/>
    <w:rsid w:val="001112BD"/>
    <w:rsid w:val="00111430"/>
    <w:rsid w:val="00113180"/>
    <w:rsid w:val="001213FF"/>
    <w:rsid w:val="00125286"/>
    <w:rsid w:val="00125848"/>
    <w:rsid w:val="001261F9"/>
    <w:rsid w:val="00130088"/>
    <w:rsid w:val="001307CF"/>
    <w:rsid w:val="00132B3A"/>
    <w:rsid w:val="00136D32"/>
    <w:rsid w:val="001427BB"/>
    <w:rsid w:val="00144C44"/>
    <w:rsid w:val="00147297"/>
    <w:rsid w:val="001508EF"/>
    <w:rsid w:val="001519E9"/>
    <w:rsid w:val="00151D31"/>
    <w:rsid w:val="00153A25"/>
    <w:rsid w:val="00154355"/>
    <w:rsid w:val="001543B9"/>
    <w:rsid w:val="00162834"/>
    <w:rsid w:val="001637F5"/>
    <w:rsid w:val="00163D52"/>
    <w:rsid w:val="00166D8B"/>
    <w:rsid w:val="00170518"/>
    <w:rsid w:val="0017597F"/>
    <w:rsid w:val="001772DD"/>
    <w:rsid w:val="0018182A"/>
    <w:rsid w:val="001851E5"/>
    <w:rsid w:val="00187464"/>
    <w:rsid w:val="0019024D"/>
    <w:rsid w:val="001916A7"/>
    <w:rsid w:val="00192635"/>
    <w:rsid w:val="00194058"/>
    <w:rsid w:val="0019699B"/>
    <w:rsid w:val="001971A5"/>
    <w:rsid w:val="001975C8"/>
    <w:rsid w:val="001A1FF4"/>
    <w:rsid w:val="001A5F0C"/>
    <w:rsid w:val="001A7E04"/>
    <w:rsid w:val="001B0ABD"/>
    <w:rsid w:val="001B3A73"/>
    <w:rsid w:val="001C2EA5"/>
    <w:rsid w:val="001D0006"/>
    <w:rsid w:val="001D01D0"/>
    <w:rsid w:val="001D1B01"/>
    <w:rsid w:val="001D6EEA"/>
    <w:rsid w:val="001E11D4"/>
    <w:rsid w:val="001E2324"/>
    <w:rsid w:val="001E28F8"/>
    <w:rsid w:val="001E77B8"/>
    <w:rsid w:val="001F57F5"/>
    <w:rsid w:val="00200047"/>
    <w:rsid w:val="00202588"/>
    <w:rsid w:val="002027CB"/>
    <w:rsid w:val="002030CC"/>
    <w:rsid w:val="00206849"/>
    <w:rsid w:val="002134E7"/>
    <w:rsid w:val="00213956"/>
    <w:rsid w:val="002146D8"/>
    <w:rsid w:val="00220B17"/>
    <w:rsid w:val="00221BAF"/>
    <w:rsid w:val="0022272B"/>
    <w:rsid w:val="00223503"/>
    <w:rsid w:val="002238C2"/>
    <w:rsid w:val="002266D0"/>
    <w:rsid w:val="00227031"/>
    <w:rsid w:val="00231AC0"/>
    <w:rsid w:val="00233774"/>
    <w:rsid w:val="0023380B"/>
    <w:rsid w:val="00233825"/>
    <w:rsid w:val="002409F8"/>
    <w:rsid w:val="00241C21"/>
    <w:rsid w:val="00245390"/>
    <w:rsid w:val="00245F6F"/>
    <w:rsid w:val="00247CBA"/>
    <w:rsid w:val="0025159A"/>
    <w:rsid w:val="00251DAA"/>
    <w:rsid w:val="00254245"/>
    <w:rsid w:val="0025530D"/>
    <w:rsid w:val="0026035E"/>
    <w:rsid w:val="00261007"/>
    <w:rsid w:val="002625DF"/>
    <w:rsid w:val="00264C56"/>
    <w:rsid w:val="002654DB"/>
    <w:rsid w:val="0026596B"/>
    <w:rsid w:val="0027163D"/>
    <w:rsid w:val="002766DE"/>
    <w:rsid w:val="00277C8D"/>
    <w:rsid w:val="00280FCF"/>
    <w:rsid w:val="00281739"/>
    <w:rsid w:val="002872F4"/>
    <w:rsid w:val="00287BA2"/>
    <w:rsid w:val="0029481A"/>
    <w:rsid w:val="00294E6C"/>
    <w:rsid w:val="00294E9A"/>
    <w:rsid w:val="002A0912"/>
    <w:rsid w:val="002A1103"/>
    <w:rsid w:val="002A459D"/>
    <w:rsid w:val="002A686B"/>
    <w:rsid w:val="002A721A"/>
    <w:rsid w:val="002B1218"/>
    <w:rsid w:val="002B23E9"/>
    <w:rsid w:val="002B394C"/>
    <w:rsid w:val="002B3AFA"/>
    <w:rsid w:val="002B41A7"/>
    <w:rsid w:val="002B7797"/>
    <w:rsid w:val="002B7DBE"/>
    <w:rsid w:val="002C1914"/>
    <w:rsid w:val="002C1AC8"/>
    <w:rsid w:val="002C7F61"/>
    <w:rsid w:val="002D3DD1"/>
    <w:rsid w:val="002E19FA"/>
    <w:rsid w:val="002E1C33"/>
    <w:rsid w:val="002E3EA5"/>
    <w:rsid w:val="002E491A"/>
    <w:rsid w:val="002E7B7F"/>
    <w:rsid w:val="002F1B15"/>
    <w:rsid w:val="002F2A9C"/>
    <w:rsid w:val="00301ADF"/>
    <w:rsid w:val="003024FF"/>
    <w:rsid w:val="00304047"/>
    <w:rsid w:val="00312F91"/>
    <w:rsid w:val="0031378B"/>
    <w:rsid w:val="00313C79"/>
    <w:rsid w:val="0031648C"/>
    <w:rsid w:val="0032023B"/>
    <w:rsid w:val="0032125C"/>
    <w:rsid w:val="003219C9"/>
    <w:rsid w:val="00321CB6"/>
    <w:rsid w:val="003268E4"/>
    <w:rsid w:val="003315BD"/>
    <w:rsid w:val="00331679"/>
    <w:rsid w:val="00336699"/>
    <w:rsid w:val="0034256C"/>
    <w:rsid w:val="00343435"/>
    <w:rsid w:val="00346DD5"/>
    <w:rsid w:val="00350818"/>
    <w:rsid w:val="00351929"/>
    <w:rsid w:val="003523AF"/>
    <w:rsid w:val="003552B5"/>
    <w:rsid w:val="0035708A"/>
    <w:rsid w:val="00357489"/>
    <w:rsid w:val="00365F4F"/>
    <w:rsid w:val="003730CB"/>
    <w:rsid w:val="003811E0"/>
    <w:rsid w:val="00384323"/>
    <w:rsid w:val="0038458B"/>
    <w:rsid w:val="00384817"/>
    <w:rsid w:val="00393E33"/>
    <w:rsid w:val="00394DDA"/>
    <w:rsid w:val="003A412B"/>
    <w:rsid w:val="003A4D9D"/>
    <w:rsid w:val="003A591A"/>
    <w:rsid w:val="003A6789"/>
    <w:rsid w:val="003A74CC"/>
    <w:rsid w:val="003B207E"/>
    <w:rsid w:val="003B23FB"/>
    <w:rsid w:val="003B2DA1"/>
    <w:rsid w:val="003B37D3"/>
    <w:rsid w:val="003B3E89"/>
    <w:rsid w:val="003C0A37"/>
    <w:rsid w:val="003C413F"/>
    <w:rsid w:val="003C418E"/>
    <w:rsid w:val="003C612A"/>
    <w:rsid w:val="003D3A8D"/>
    <w:rsid w:val="003D49C8"/>
    <w:rsid w:val="003D544A"/>
    <w:rsid w:val="003D57BD"/>
    <w:rsid w:val="003D74B1"/>
    <w:rsid w:val="003E28C1"/>
    <w:rsid w:val="003E4BE4"/>
    <w:rsid w:val="003F1F7B"/>
    <w:rsid w:val="003F39B4"/>
    <w:rsid w:val="003F40D7"/>
    <w:rsid w:val="003F7961"/>
    <w:rsid w:val="003F7D0A"/>
    <w:rsid w:val="00402BFF"/>
    <w:rsid w:val="00403897"/>
    <w:rsid w:val="0040451C"/>
    <w:rsid w:val="00405432"/>
    <w:rsid w:val="00406681"/>
    <w:rsid w:val="004073B0"/>
    <w:rsid w:val="004075D5"/>
    <w:rsid w:val="00410E6E"/>
    <w:rsid w:val="0041391F"/>
    <w:rsid w:val="00415829"/>
    <w:rsid w:val="00415B4E"/>
    <w:rsid w:val="00416738"/>
    <w:rsid w:val="004243CB"/>
    <w:rsid w:val="004301D3"/>
    <w:rsid w:val="00430992"/>
    <w:rsid w:val="0043588E"/>
    <w:rsid w:val="00436AF1"/>
    <w:rsid w:val="00440A75"/>
    <w:rsid w:val="00444371"/>
    <w:rsid w:val="004459A0"/>
    <w:rsid w:val="00447BE9"/>
    <w:rsid w:val="00450122"/>
    <w:rsid w:val="00450D8E"/>
    <w:rsid w:val="0045120C"/>
    <w:rsid w:val="00454F95"/>
    <w:rsid w:val="00457059"/>
    <w:rsid w:val="00461E30"/>
    <w:rsid w:val="0046233B"/>
    <w:rsid w:val="00464A59"/>
    <w:rsid w:val="00466496"/>
    <w:rsid w:val="004702E0"/>
    <w:rsid w:val="004713D2"/>
    <w:rsid w:val="00471B38"/>
    <w:rsid w:val="00472954"/>
    <w:rsid w:val="004735E3"/>
    <w:rsid w:val="00473E68"/>
    <w:rsid w:val="00480635"/>
    <w:rsid w:val="00480E62"/>
    <w:rsid w:val="004821CC"/>
    <w:rsid w:val="0048407E"/>
    <w:rsid w:val="0048651C"/>
    <w:rsid w:val="00486A29"/>
    <w:rsid w:val="00486D28"/>
    <w:rsid w:val="00493D1B"/>
    <w:rsid w:val="00496DE9"/>
    <w:rsid w:val="004A0733"/>
    <w:rsid w:val="004A1E2C"/>
    <w:rsid w:val="004A567B"/>
    <w:rsid w:val="004A6698"/>
    <w:rsid w:val="004A7B9C"/>
    <w:rsid w:val="004B22DE"/>
    <w:rsid w:val="004B32CE"/>
    <w:rsid w:val="004B3EF9"/>
    <w:rsid w:val="004C0202"/>
    <w:rsid w:val="004C0BBB"/>
    <w:rsid w:val="004C0DBB"/>
    <w:rsid w:val="004C419D"/>
    <w:rsid w:val="004C4233"/>
    <w:rsid w:val="004D0737"/>
    <w:rsid w:val="004D706D"/>
    <w:rsid w:val="004E0420"/>
    <w:rsid w:val="004F7EC6"/>
    <w:rsid w:val="00501163"/>
    <w:rsid w:val="00505F13"/>
    <w:rsid w:val="00510094"/>
    <w:rsid w:val="00510D29"/>
    <w:rsid w:val="0051299B"/>
    <w:rsid w:val="00514CFA"/>
    <w:rsid w:val="005167FE"/>
    <w:rsid w:val="00517646"/>
    <w:rsid w:val="00520852"/>
    <w:rsid w:val="00525506"/>
    <w:rsid w:val="00525A30"/>
    <w:rsid w:val="0053135A"/>
    <w:rsid w:val="00531926"/>
    <w:rsid w:val="00533B48"/>
    <w:rsid w:val="00535352"/>
    <w:rsid w:val="005424E3"/>
    <w:rsid w:val="0054381A"/>
    <w:rsid w:val="00547A98"/>
    <w:rsid w:val="005510EE"/>
    <w:rsid w:val="00557552"/>
    <w:rsid w:val="005635F9"/>
    <w:rsid w:val="0056475A"/>
    <w:rsid w:val="0056476C"/>
    <w:rsid w:val="0057224B"/>
    <w:rsid w:val="00572A7E"/>
    <w:rsid w:val="0057771D"/>
    <w:rsid w:val="0058088D"/>
    <w:rsid w:val="005832B8"/>
    <w:rsid w:val="00586DB1"/>
    <w:rsid w:val="00590D1E"/>
    <w:rsid w:val="0059328C"/>
    <w:rsid w:val="00594E36"/>
    <w:rsid w:val="00595A78"/>
    <w:rsid w:val="00597AF3"/>
    <w:rsid w:val="005A0D16"/>
    <w:rsid w:val="005A1B39"/>
    <w:rsid w:val="005A3871"/>
    <w:rsid w:val="005A3C96"/>
    <w:rsid w:val="005A407B"/>
    <w:rsid w:val="005A53DE"/>
    <w:rsid w:val="005B0319"/>
    <w:rsid w:val="005B1FE4"/>
    <w:rsid w:val="005B5952"/>
    <w:rsid w:val="005B7419"/>
    <w:rsid w:val="005B7685"/>
    <w:rsid w:val="005C0B53"/>
    <w:rsid w:val="005C1553"/>
    <w:rsid w:val="005C21A7"/>
    <w:rsid w:val="005C32A4"/>
    <w:rsid w:val="005C62D8"/>
    <w:rsid w:val="005C652C"/>
    <w:rsid w:val="005D0A80"/>
    <w:rsid w:val="005D133C"/>
    <w:rsid w:val="005E3356"/>
    <w:rsid w:val="005E4C5C"/>
    <w:rsid w:val="005E6F57"/>
    <w:rsid w:val="005F48E5"/>
    <w:rsid w:val="005F62D7"/>
    <w:rsid w:val="00600C90"/>
    <w:rsid w:val="006059F5"/>
    <w:rsid w:val="00606E23"/>
    <w:rsid w:val="00611AE0"/>
    <w:rsid w:val="006120F9"/>
    <w:rsid w:val="006128AB"/>
    <w:rsid w:val="00613A13"/>
    <w:rsid w:val="00613B83"/>
    <w:rsid w:val="006272F1"/>
    <w:rsid w:val="00635E9D"/>
    <w:rsid w:val="006367E0"/>
    <w:rsid w:val="00640D40"/>
    <w:rsid w:val="00643D3F"/>
    <w:rsid w:val="0064697F"/>
    <w:rsid w:val="006519BF"/>
    <w:rsid w:val="00652451"/>
    <w:rsid w:val="006527BD"/>
    <w:rsid w:val="00660686"/>
    <w:rsid w:val="00661984"/>
    <w:rsid w:val="00661C0B"/>
    <w:rsid w:val="00663C87"/>
    <w:rsid w:val="006651F5"/>
    <w:rsid w:val="006659DC"/>
    <w:rsid w:val="0066600E"/>
    <w:rsid w:val="00666A29"/>
    <w:rsid w:val="00666CF6"/>
    <w:rsid w:val="00666DE9"/>
    <w:rsid w:val="0066743B"/>
    <w:rsid w:val="0066753D"/>
    <w:rsid w:val="0067026A"/>
    <w:rsid w:val="00674463"/>
    <w:rsid w:val="00674A2B"/>
    <w:rsid w:val="006811E6"/>
    <w:rsid w:val="00681625"/>
    <w:rsid w:val="006834E3"/>
    <w:rsid w:val="00685A00"/>
    <w:rsid w:val="00687C0A"/>
    <w:rsid w:val="006916C8"/>
    <w:rsid w:val="00691C88"/>
    <w:rsid w:val="006929F8"/>
    <w:rsid w:val="00693331"/>
    <w:rsid w:val="00696236"/>
    <w:rsid w:val="006A0EBB"/>
    <w:rsid w:val="006A2339"/>
    <w:rsid w:val="006A38E4"/>
    <w:rsid w:val="006A4B5C"/>
    <w:rsid w:val="006B0A99"/>
    <w:rsid w:val="006B1CF2"/>
    <w:rsid w:val="006B2CEF"/>
    <w:rsid w:val="006B3EBD"/>
    <w:rsid w:val="006B46A7"/>
    <w:rsid w:val="006B4BC0"/>
    <w:rsid w:val="006B5554"/>
    <w:rsid w:val="006B60B5"/>
    <w:rsid w:val="006C3194"/>
    <w:rsid w:val="006C3BE9"/>
    <w:rsid w:val="006C63BB"/>
    <w:rsid w:val="006D1F7E"/>
    <w:rsid w:val="006E159C"/>
    <w:rsid w:val="006E2E08"/>
    <w:rsid w:val="006E3A83"/>
    <w:rsid w:val="006E4F14"/>
    <w:rsid w:val="006E520C"/>
    <w:rsid w:val="006E54E4"/>
    <w:rsid w:val="006E5D7D"/>
    <w:rsid w:val="006F0111"/>
    <w:rsid w:val="006F0C7A"/>
    <w:rsid w:val="006F35CD"/>
    <w:rsid w:val="006F3FA2"/>
    <w:rsid w:val="006F4327"/>
    <w:rsid w:val="006F6B17"/>
    <w:rsid w:val="00702DC4"/>
    <w:rsid w:val="007046D1"/>
    <w:rsid w:val="00705971"/>
    <w:rsid w:val="00706022"/>
    <w:rsid w:val="00707069"/>
    <w:rsid w:val="00707365"/>
    <w:rsid w:val="007129A2"/>
    <w:rsid w:val="00714848"/>
    <w:rsid w:val="00722394"/>
    <w:rsid w:val="0072498C"/>
    <w:rsid w:val="00727962"/>
    <w:rsid w:val="00732038"/>
    <w:rsid w:val="00734517"/>
    <w:rsid w:val="00737C08"/>
    <w:rsid w:val="007406E1"/>
    <w:rsid w:val="00744D8C"/>
    <w:rsid w:val="00745A90"/>
    <w:rsid w:val="00745E99"/>
    <w:rsid w:val="00746A4B"/>
    <w:rsid w:val="00747053"/>
    <w:rsid w:val="00747E69"/>
    <w:rsid w:val="00755B0D"/>
    <w:rsid w:val="00756B0F"/>
    <w:rsid w:val="00764712"/>
    <w:rsid w:val="007657D1"/>
    <w:rsid w:val="00767F5B"/>
    <w:rsid w:val="007700CA"/>
    <w:rsid w:val="00773338"/>
    <w:rsid w:val="00773A33"/>
    <w:rsid w:val="0077495F"/>
    <w:rsid w:val="00775CD1"/>
    <w:rsid w:val="00776028"/>
    <w:rsid w:val="00781C40"/>
    <w:rsid w:val="00781F6E"/>
    <w:rsid w:val="00784802"/>
    <w:rsid w:val="00787426"/>
    <w:rsid w:val="0079221C"/>
    <w:rsid w:val="00793A7C"/>
    <w:rsid w:val="00794A20"/>
    <w:rsid w:val="00796890"/>
    <w:rsid w:val="007A0E5B"/>
    <w:rsid w:val="007A4FFF"/>
    <w:rsid w:val="007A53C0"/>
    <w:rsid w:val="007B0874"/>
    <w:rsid w:val="007B27C0"/>
    <w:rsid w:val="007B3935"/>
    <w:rsid w:val="007B3ECB"/>
    <w:rsid w:val="007B63FC"/>
    <w:rsid w:val="007C633E"/>
    <w:rsid w:val="007C6495"/>
    <w:rsid w:val="007C6D23"/>
    <w:rsid w:val="007C6F44"/>
    <w:rsid w:val="007D0156"/>
    <w:rsid w:val="007D2812"/>
    <w:rsid w:val="007D3BB7"/>
    <w:rsid w:val="007D40D2"/>
    <w:rsid w:val="007D70D6"/>
    <w:rsid w:val="007F02AF"/>
    <w:rsid w:val="007F048B"/>
    <w:rsid w:val="007F0FFF"/>
    <w:rsid w:val="007F1343"/>
    <w:rsid w:val="007F53A0"/>
    <w:rsid w:val="007F728E"/>
    <w:rsid w:val="00801144"/>
    <w:rsid w:val="0080299C"/>
    <w:rsid w:val="0080566B"/>
    <w:rsid w:val="00806D98"/>
    <w:rsid w:val="00811E5F"/>
    <w:rsid w:val="0081448A"/>
    <w:rsid w:val="008169CC"/>
    <w:rsid w:val="0082054C"/>
    <w:rsid w:val="008257B4"/>
    <w:rsid w:val="0082634F"/>
    <w:rsid w:val="00831DCC"/>
    <w:rsid w:val="00833DB7"/>
    <w:rsid w:val="00834B76"/>
    <w:rsid w:val="00835F64"/>
    <w:rsid w:val="00837BA7"/>
    <w:rsid w:val="00841ED8"/>
    <w:rsid w:val="008432AF"/>
    <w:rsid w:val="00846A81"/>
    <w:rsid w:val="008470F5"/>
    <w:rsid w:val="00847D06"/>
    <w:rsid w:val="008514AF"/>
    <w:rsid w:val="0085702C"/>
    <w:rsid w:val="008579CE"/>
    <w:rsid w:val="00860078"/>
    <w:rsid w:val="00863AC4"/>
    <w:rsid w:val="008641EC"/>
    <w:rsid w:val="00864495"/>
    <w:rsid w:val="00864BB0"/>
    <w:rsid w:val="00867973"/>
    <w:rsid w:val="00874903"/>
    <w:rsid w:val="008776B5"/>
    <w:rsid w:val="00877BC2"/>
    <w:rsid w:val="00880AC5"/>
    <w:rsid w:val="008827BC"/>
    <w:rsid w:val="008827E9"/>
    <w:rsid w:val="008841A9"/>
    <w:rsid w:val="00885E18"/>
    <w:rsid w:val="008862F3"/>
    <w:rsid w:val="00893FEE"/>
    <w:rsid w:val="008957E3"/>
    <w:rsid w:val="008A0EDA"/>
    <w:rsid w:val="008A1234"/>
    <w:rsid w:val="008A4C3D"/>
    <w:rsid w:val="008B35CA"/>
    <w:rsid w:val="008B4D9A"/>
    <w:rsid w:val="008B60DA"/>
    <w:rsid w:val="008B63E2"/>
    <w:rsid w:val="008B63E4"/>
    <w:rsid w:val="008B6552"/>
    <w:rsid w:val="008B6A79"/>
    <w:rsid w:val="008B6F69"/>
    <w:rsid w:val="008B7D10"/>
    <w:rsid w:val="008B7F05"/>
    <w:rsid w:val="008C1E1C"/>
    <w:rsid w:val="008C3249"/>
    <w:rsid w:val="008C45DC"/>
    <w:rsid w:val="008D0DC0"/>
    <w:rsid w:val="008D18D4"/>
    <w:rsid w:val="008D5CCA"/>
    <w:rsid w:val="008D6692"/>
    <w:rsid w:val="008D6AA4"/>
    <w:rsid w:val="008D72BA"/>
    <w:rsid w:val="008E26CD"/>
    <w:rsid w:val="008E300F"/>
    <w:rsid w:val="008E5D98"/>
    <w:rsid w:val="008E5DCA"/>
    <w:rsid w:val="008F1945"/>
    <w:rsid w:val="008F4500"/>
    <w:rsid w:val="008F535B"/>
    <w:rsid w:val="008F789C"/>
    <w:rsid w:val="009005AF"/>
    <w:rsid w:val="00910C7D"/>
    <w:rsid w:val="00915CFA"/>
    <w:rsid w:val="0092208D"/>
    <w:rsid w:val="00926741"/>
    <w:rsid w:val="009275D2"/>
    <w:rsid w:val="00930F86"/>
    <w:rsid w:val="00936C4F"/>
    <w:rsid w:val="00937B99"/>
    <w:rsid w:val="00940716"/>
    <w:rsid w:val="00940C3B"/>
    <w:rsid w:val="00941FE0"/>
    <w:rsid w:val="00943191"/>
    <w:rsid w:val="00952839"/>
    <w:rsid w:val="00953118"/>
    <w:rsid w:val="00953F92"/>
    <w:rsid w:val="00954D8A"/>
    <w:rsid w:val="00957E20"/>
    <w:rsid w:val="00960233"/>
    <w:rsid w:val="00962A67"/>
    <w:rsid w:val="00963A74"/>
    <w:rsid w:val="00963A85"/>
    <w:rsid w:val="00963B56"/>
    <w:rsid w:val="00964EB4"/>
    <w:rsid w:val="00967217"/>
    <w:rsid w:val="00972DBC"/>
    <w:rsid w:val="009758DA"/>
    <w:rsid w:val="00976CB1"/>
    <w:rsid w:val="00982538"/>
    <w:rsid w:val="00984CC8"/>
    <w:rsid w:val="0099224C"/>
    <w:rsid w:val="00996080"/>
    <w:rsid w:val="009A3BFA"/>
    <w:rsid w:val="009A5F44"/>
    <w:rsid w:val="009B6009"/>
    <w:rsid w:val="009C2AB8"/>
    <w:rsid w:val="009C38F9"/>
    <w:rsid w:val="009C3D5E"/>
    <w:rsid w:val="009C6370"/>
    <w:rsid w:val="009C6A6C"/>
    <w:rsid w:val="009D05AE"/>
    <w:rsid w:val="009D10BE"/>
    <w:rsid w:val="009D329B"/>
    <w:rsid w:val="009D4B2D"/>
    <w:rsid w:val="009E331B"/>
    <w:rsid w:val="009E3351"/>
    <w:rsid w:val="009E61B8"/>
    <w:rsid w:val="009F058A"/>
    <w:rsid w:val="009F1794"/>
    <w:rsid w:val="009F5482"/>
    <w:rsid w:val="00A006C0"/>
    <w:rsid w:val="00A011A6"/>
    <w:rsid w:val="00A011B5"/>
    <w:rsid w:val="00A047EE"/>
    <w:rsid w:val="00A048B6"/>
    <w:rsid w:val="00A0696A"/>
    <w:rsid w:val="00A0699D"/>
    <w:rsid w:val="00A133EE"/>
    <w:rsid w:val="00A15319"/>
    <w:rsid w:val="00A15767"/>
    <w:rsid w:val="00A163C5"/>
    <w:rsid w:val="00A16C8E"/>
    <w:rsid w:val="00A20AEA"/>
    <w:rsid w:val="00A211D3"/>
    <w:rsid w:val="00A24C71"/>
    <w:rsid w:val="00A2679F"/>
    <w:rsid w:val="00A30EE2"/>
    <w:rsid w:val="00A31407"/>
    <w:rsid w:val="00A32BDB"/>
    <w:rsid w:val="00A34C30"/>
    <w:rsid w:val="00A36E96"/>
    <w:rsid w:val="00A37825"/>
    <w:rsid w:val="00A3797F"/>
    <w:rsid w:val="00A435ED"/>
    <w:rsid w:val="00A44268"/>
    <w:rsid w:val="00A46620"/>
    <w:rsid w:val="00A51BD0"/>
    <w:rsid w:val="00A5344A"/>
    <w:rsid w:val="00A5373C"/>
    <w:rsid w:val="00A55767"/>
    <w:rsid w:val="00A60F46"/>
    <w:rsid w:val="00A62EAE"/>
    <w:rsid w:val="00A630BF"/>
    <w:rsid w:val="00A646BD"/>
    <w:rsid w:val="00A648C3"/>
    <w:rsid w:val="00A70886"/>
    <w:rsid w:val="00A71463"/>
    <w:rsid w:val="00A71E2D"/>
    <w:rsid w:val="00A7324D"/>
    <w:rsid w:val="00A76B89"/>
    <w:rsid w:val="00A80561"/>
    <w:rsid w:val="00A93091"/>
    <w:rsid w:val="00A9488F"/>
    <w:rsid w:val="00A96AB8"/>
    <w:rsid w:val="00AA14C6"/>
    <w:rsid w:val="00AA2EE7"/>
    <w:rsid w:val="00AA344A"/>
    <w:rsid w:val="00AA4B4D"/>
    <w:rsid w:val="00AA5915"/>
    <w:rsid w:val="00AA734C"/>
    <w:rsid w:val="00AA7E04"/>
    <w:rsid w:val="00AB0A00"/>
    <w:rsid w:val="00AB17F7"/>
    <w:rsid w:val="00AB2993"/>
    <w:rsid w:val="00AB450D"/>
    <w:rsid w:val="00AB5426"/>
    <w:rsid w:val="00AC0EEC"/>
    <w:rsid w:val="00AC356C"/>
    <w:rsid w:val="00AC5F80"/>
    <w:rsid w:val="00AD2503"/>
    <w:rsid w:val="00AD4D0E"/>
    <w:rsid w:val="00AD5BB6"/>
    <w:rsid w:val="00AE050C"/>
    <w:rsid w:val="00AE0726"/>
    <w:rsid w:val="00AE5232"/>
    <w:rsid w:val="00AE61E9"/>
    <w:rsid w:val="00AE7B0A"/>
    <w:rsid w:val="00AF2811"/>
    <w:rsid w:val="00AF5E54"/>
    <w:rsid w:val="00AF63EE"/>
    <w:rsid w:val="00AF7D8A"/>
    <w:rsid w:val="00B001B7"/>
    <w:rsid w:val="00B0020F"/>
    <w:rsid w:val="00B02880"/>
    <w:rsid w:val="00B03898"/>
    <w:rsid w:val="00B06723"/>
    <w:rsid w:val="00B07819"/>
    <w:rsid w:val="00B13959"/>
    <w:rsid w:val="00B13D03"/>
    <w:rsid w:val="00B14F41"/>
    <w:rsid w:val="00B22BB3"/>
    <w:rsid w:val="00B23FE5"/>
    <w:rsid w:val="00B25781"/>
    <w:rsid w:val="00B267AB"/>
    <w:rsid w:val="00B32A71"/>
    <w:rsid w:val="00B32BC6"/>
    <w:rsid w:val="00B32BDB"/>
    <w:rsid w:val="00B3339A"/>
    <w:rsid w:val="00B33CF5"/>
    <w:rsid w:val="00B36D40"/>
    <w:rsid w:val="00B400B2"/>
    <w:rsid w:val="00B41819"/>
    <w:rsid w:val="00B4348E"/>
    <w:rsid w:val="00B46735"/>
    <w:rsid w:val="00B471D6"/>
    <w:rsid w:val="00B50BAA"/>
    <w:rsid w:val="00B5156C"/>
    <w:rsid w:val="00B5237B"/>
    <w:rsid w:val="00B52552"/>
    <w:rsid w:val="00B52672"/>
    <w:rsid w:val="00B5401F"/>
    <w:rsid w:val="00B55759"/>
    <w:rsid w:val="00B57491"/>
    <w:rsid w:val="00B5764A"/>
    <w:rsid w:val="00B57D2F"/>
    <w:rsid w:val="00B62830"/>
    <w:rsid w:val="00B63386"/>
    <w:rsid w:val="00B66624"/>
    <w:rsid w:val="00B70253"/>
    <w:rsid w:val="00B71638"/>
    <w:rsid w:val="00B73DA6"/>
    <w:rsid w:val="00B75BEC"/>
    <w:rsid w:val="00B77C6D"/>
    <w:rsid w:val="00B81C88"/>
    <w:rsid w:val="00B8401D"/>
    <w:rsid w:val="00B87752"/>
    <w:rsid w:val="00B912A3"/>
    <w:rsid w:val="00B91726"/>
    <w:rsid w:val="00B93D97"/>
    <w:rsid w:val="00B94E1B"/>
    <w:rsid w:val="00B97872"/>
    <w:rsid w:val="00BA0337"/>
    <w:rsid w:val="00BA180E"/>
    <w:rsid w:val="00BA2C74"/>
    <w:rsid w:val="00BA34E7"/>
    <w:rsid w:val="00BA5AC4"/>
    <w:rsid w:val="00BB1B24"/>
    <w:rsid w:val="00BB2104"/>
    <w:rsid w:val="00BB2E24"/>
    <w:rsid w:val="00BB4D11"/>
    <w:rsid w:val="00BC1A00"/>
    <w:rsid w:val="00BC279C"/>
    <w:rsid w:val="00BC5D25"/>
    <w:rsid w:val="00BD4195"/>
    <w:rsid w:val="00BE2B48"/>
    <w:rsid w:val="00BE708D"/>
    <w:rsid w:val="00BF32EE"/>
    <w:rsid w:val="00C01172"/>
    <w:rsid w:val="00C011BC"/>
    <w:rsid w:val="00C03310"/>
    <w:rsid w:val="00C0354B"/>
    <w:rsid w:val="00C043F9"/>
    <w:rsid w:val="00C06CAB"/>
    <w:rsid w:val="00C07C8B"/>
    <w:rsid w:val="00C102AC"/>
    <w:rsid w:val="00C10333"/>
    <w:rsid w:val="00C12D20"/>
    <w:rsid w:val="00C1487E"/>
    <w:rsid w:val="00C17A3A"/>
    <w:rsid w:val="00C20FB2"/>
    <w:rsid w:val="00C21EED"/>
    <w:rsid w:val="00C25D12"/>
    <w:rsid w:val="00C3029E"/>
    <w:rsid w:val="00C371E1"/>
    <w:rsid w:val="00C37770"/>
    <w:rsid w:val="00C4110A"/>
    <w:rsid w:val="00C43F70"/>
    <w:rsid w:val="00C5196E"/>
    <w:rsid w:val="00C51FF3"/>
    <w:rsid w:val="00C561B5"/>
    <w:rsid w:val="00C570B6"/>
    <w:rsid w:val="00C67FA8"/>
    <w:rsid w:val="00C72A68"/>
    <w:rsid w:val="00C72FAC"/>
    <w:rsid w:val="00C75CA0"/>
    <w:rsid w:val="00C76963"/>
    <w:rsid w:val="00C77D4F"/>
    <w:rsid w:val="00C822FC"/>
    <w:rsid w:val="00C83371"/>
    <w:rsid w:val="00C86F50"/>
    <w:rsid w:val="00C91B4C"/>
    <w:rsid w:val="00C941BF"/>
    <w:rsid w:val="00C9424C"/>
    <w:rsid w:val="00CA53BE"/>
    <w:rsid w:val="00CA648E"/>
    <w:rsid w:val="00CB021F"/>
    <w:rsid w:val="00CB0473"/>
    <w:rsid w:val="00CB4DF8"/>
    <w:rsid w:val="00CB4E3B"/>
    <w:rsid w:val="00CC0C71"/>
    <w:rsid w:val="00CD12C0"/>
    <w:rsid w:val="00CD13E8"/>
    <w:rsid w:val="00CD2CA6"/>
    <w:rsid w:val="00CD3E28"/>
    <w:rsid w:val="00CE2181"/>
    <w:rsid w:val="00CE756A"/>
    <w:rsid w:val="00CF2B82"/>
    <w:rsid w:val="00CF5573"/>
    <w:rsid w:val="00CF66C8"/>
    <w:rsid w:val="00CF71A6"/>
    <w:rsid w:val="00CF7F0C"/>
    <w:rsid w:val="00D0077C"/>
    <w:rsid w:val="00D0421C"/>
    <w:rsid w:val="00D049F0"/>
    <w:rsid w:val="00D1031A"/>
    <w:rsid w:val="00D109BA"/>
    <w:rsid w:val="00D15599"/>
    <w:rsid w:val="00D2084F"/>
    <w:rsid w:val="00D211FD"/>
    <w:rsid w:val="00D2421C"/>
    <w:rsid w:val="00D27CF6"/>
    <w:rsid w:val="00D32F10"/>
    <w:rsid w:val="00D33A16"/>
    <w:rsid w:val="00D368F7"/>
    <w:rsid w:val="00D424F3"/>
    <w:rsid w:val="00D43DE3"/>
    <w:rsid w:val="00D52454"/>
    <w:rsid w:val="00D5519F"/>
    <w:rsid w:val="00D56161"/>
    <w:rsid w:val="00D56C5D"/>
    <w:rsid w:val="00D62E94"/>
    <w:rsid w:val="00D64A5F"/>
    <w:rsid w:val="00D64C0E"/>
    <w:rsid w:val="00D64DBA"/>
    <w:rsid w:val="00D72478"/>
    <w:rsid w:val="00D76D81"/>
    <w:rsid w:val="00D81144"/>
    <w:rsid w:val="00D8140F"/>
    <w:rsid w:val="00D865B1"/>
    <w:rsid w:val="00D91EFD"/>
    <w:rsid w:val="00D93297"/>
    <w:rsid w:val="00D963FC"/>
    <w:rsid w:val="00D96713"/>
    <w:rsid w:val="00D972AF"/>
    <w:rsid w:val="00DA4DCA"/>
    <w:rsid w:val="00DA58E4"/>
    <w:rsid w:val="00DB0CE9"/>
    <w:rsid w:val="00DB1990"/>
    <w:rsid w:val="00DB27D4"/>
    <w:rsid w:val="00DB3CB3"/>
    <w:rsid w:val="00DB7E8A"/>
    <w:rsid w:val="00DC01E5"/>
    <w:rsid w:val="00DC15BB"/>
    <w:rsid w:val="00DD04E9"/>
    <w:rsid w:val="00DD25C7"/>
    <w:rsid w:val="00DD32B8"/>
    <w:rsid w:val="00DD5D87"/>
    <w:rsid w:val="00DE21C3"/>
    <w:rsid w:val="00DE672D"/>
    <w:rsid w:val="00DF07E9"/>
    <w:rsid w:val="00DF0BFC"/>
    <w:rsid w:val="00DF15D9"/>
    <w:rsid w:val="00DF546D"/>
    <w:rsid w:val="00E006BE"/>
    <w:rsid w:val="00E02472"/>
    <w:rsid w:val="00E032E8"/>
    <w:rsid w:val="00E04BA8"/>
    <w:rsid w:val="00E04F6A"/>
    <w:rsid w:val="00E05183"/>
    <w:rsid w:val="00E07B87"/>
    <w:rsid w:val="00E124B8"/>
    <w:rsid w:val="00E15A20"/>
    <w:rsid w:val="00E2243F"/>
    <w:rsid w:val="00E239D4"/>
    <w:rsid w:val="00E24CCA"/>
    <w:rsid w:val="00E25190"/>
    <w:rsid w:val="00E27E57"/>
    <w:rsid w:val="00E30816"/>
    <w:rsid w:val="00E3289C"/>
    <w:rsid w:val="00E331DA"/>
    <w:rsid w:val="00E370B7"/>
    <w:rsid w:val="00E41BC4"/>
    <w:rsid w:val="00E426AE"/>
    <w:rsid w:val="00E4347F"/>
    <w:rsid w:val="00E50ECF"/>
    <w:rsid w:val="00E514B9"/>
    <w:rsid w:val="00E51A27"/>
    <w:rsid w:val="00E53BE5"/>
    <w:rsid w:val="00E53CF9"/>
    <w:rsid w:val="00E542FF"/>
    <w:rsid w:val="00E567BD"/>
    <w:rsid w:val="00E62716"/>
    <w:rsid w:val="00E63530"/>
    <w:rsid w:val="00E65A98"/>
    <w:rsid w:val="00E65DCF"/>
    <w:rsid w:val="00E703DA"/>
    <w:rsid w:val="00E83ABA"/>
    <w:rsid w:val="00E83F35"/>
    <w:rsid w:val="00E8452E"/>
    <w:rsid w:val="00E84EB2"/>
    <w:rsid w:val="00E86752"/>
    <w:rsid w:val="00E879F1"/>
    <w:rsid w:val="00E92853"/>
    <w:rsid w:val="00E94FBC"/>
    <w:rsid w:val="00E95C0A"/>
    <w:rsid w:val="00E97CAF"/>
    <w:rsid w:val="00EA0A87"/>
    <w:rsid w:val="00EA1215"/>
    <w:rsid w:val="00EA45FB"/>
    <w:rsid w:val="00EA4BEF"/>
    <w:rsid w:val="00EA4C7E"/>
    <w:rsid w:val="00EA6BFB"/>
    <w:rsid w:val="00EB19DC"/>
    <w:rsid w:val="00EB5189"/>
    <w:rsid w:val="00EB57D8"/>
    <w:rsid w:val="00EB6C4E"/>
    <w:rsid w:val="00EC2B12"/>
    <w:rsid w:val="00EC6931"/>
    <w:rsid w:val="00EC7BE5"/>
    <w:rsid w:val="00ED32CE"/>
    <w:rsid w:val="00EE0DAA"/>
    <w:rsid w:val="00EE1344"/>
    <w:rsid w:val="00EE1731"/>
    <w:rsid w:val="00EE3284"/>
    <w:rsid w:val="00EE5A76"/>
    <w:rsid w:val="00EE5AA1"/>
    <w:rsid w:val="00EF0FCF"/>
    <w:rsid w:val="00EF1852"/>
    <w:rsid w:val="00EF350A"/>
    <w:rsid w:val="00EF5031"/>
    <w:rsid w:val="00EF6BE0"/>
    <w:rsid w:val="00F018F8"/>
    <w:rsid w:val="00F05C21"/>
    <w:rsid w:val="00F1037F"/>
    <w:rsid w:val="00F10FEF"/>
    <w:rsid w:val="00F12BAD"/>
    <w:rsid w:val="00F14239"/>
    <w:rsid w:val="00F14F7E"/>
    <w:rsid w:val="00F16045"/>
    <w:rsid w:val="00F16215"/>
    <w:rsid w:val="00F214C8"/>
    <w:rsid w:val="00F2623F"/>
    <w:rsid w:val="00F26CE6"/>
    <w:rsid w:val="00F305D8"/>
    <w:rsid w:val="00F33A58"/>
    <w:rsid w:val="00F33D3E"/>
    <w:rsid w:val="00F33E17"/>
    <w:rsid w:val="00F34696"/>
    <w:rsid w:val="00F36B0D"/>
    <w:rsid w:val="00F36C61"/>
    <w:rsid w:val="00F41305"/>
    <w:rsid w:val="00F41B4B"/>
    <w:rsid w:val="00F42A04"/>
    <w:rsid w:val="00F4476D"/>
    <w:rsid w:val="00F4551E"/>
    <w:rsid w:val="00F53BD8"/>
    <w:rsid w:val="00F5716D"/>
    <w:rsid w:val="00F608A3"/>
    <w:rsid w:val="00F6100E"/>
    <w:rsid w:val="00F615B2"/>
    <w:rsid w:val="00F6197E"/>
    <w:rsid w:val="00F6436E"/>
    <w:rsid w:val="00F64442"/>
    <w:rsid w:val="00F66885"/>
    <w:rsid w:val="00F672A6"/>
    <w:rsid w:val="00F674F9"/>
    <w:rsid w:val="00F70785"/>
    <w:rsid w:val="00F707BB"/>
    <w:rsid w:val="00F737EB"/>
    <w:rsid w:val="00F8157E"/>
    <w:rsid w:val="00F818F5"/>
    <w:rsid w:val="00F87244"/>
    <w:rsid w:val="00F94365"/>
    <w:rsid w:val="00F95EB6"/>
    <w:rsid w:val="00F97FE1"/>
    <w:rsid w:val="00FA178A"/>
    <w:rsid w:val="00FA369B"/>
    <w:rsid w:val="00FA37FB"/>
    <w:rsid w:val="00FA64DE"/>
    <w:rsid w:val="00FA6B8D"/>
    <w:rsid w:val="00FA6DA7"/>
    <w:rsid w:val="00FB05DE"/>
    <w:rsid w:val="00FB1BDE"/>
    <w:rsid w:val="00FB57CC"/>
    <w:rsid w:val="00FB7BA0"/>
    <w:rsid w:val="00FC2A2E"/>
    <w:rsid w:val="00FC3AE8"/>
    <w:rsid w:val="00FC4DB5"/>
    <w:rsid w:val="00FD2454"/>
    <w:rsid w:val="00FD4F25"/>
    <w:rsid w:val="00FD5619"/>
    <w:rsid w:val="00FD7C86"/>
    <w:rsid w:val="00FE09FD"/>
    <w:rsid w:val="00FE1B66"/>
    <w:rsid w:val="00FE440E"/>
    <w:rsid w:val="00FF06BF"/>
    <w:rsid w:val="00FF1207"/>
    <w:rsid w:val="00FF14AD"/>
    <w:rsid w:val="00FF3234"/>
    <w:rsid w:val="00FF53E9"/>
    <w:rsid w:val="00FF6548"/>
    <w:rsid w:val="00FF6D4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3AE8"/>
    <w:pPr>
      <w:overflowPunct w:val="false"/>
      <w:autoSpaceDE w:val="false"/>
      <w:autoSpaceDN w:val="false"/>
      <w:adjustRightInd w:val="false"/>
      <w:textAlignment w:val="baseline"/>
    </w:pPr>
    <w:rPr>
      <w:rFonts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FC3AE8"/>
    <w:pPr>
      <w:tabs>
        <w:tab w:val="center" w:pos="4536"/>
        <w:tab w:val="right" w:pos="9072"/>
      </w:tabs>
    </w:pPr>
  </w:style>
  <w:style w:type="character" w:styleId="ZaglavljeChar" w:customStyle="true">
    <w:name w:val="Zaglavlje Char"/>
    <w:basedOn w:val="Zadanifontodlomka"/>
    <w:link w:val="Zaglavlje"/>
    <w:uiPriority w:val="99"/>
    <w:rsid w:val="00FC3AE8"/>
    <w:rPr>
      <w:rFonts w:eastAsia="Times New Roman" w:cs="Times New Roman"/>
      <w:sz w:val="20"/>
      <w:szCs w:val="20"/>
      <w:lang w:eastAsia="hr-HR"/>
    </w:rPr>
  </w:style>
  <w:style w:type="character" w:styleId="Brojstranice">
    <w:name w:val="page number"/>
    <w:basedOn w:val="Zadanifontodlomka"/>
    <w:rsid w:val="00FC3AE8"/>
  </w:style>
  <w:style w:type="table" w:styleId="Reetkatablice">
    <w:name w:val="Table Grid"/>
    <w:basedOn w:val="Obinatablica"/>
    <w:uiPriority w:val="39"/>
    <w:rsid w:val="00FC3AE8"/>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FC3AE8"/>
    <w:pPr>
      <w:spacing w:after="80"/>
    </w:pPr>
    <w:rPr>
      <w:rFonts w:ascii="Calibri" w:hAnsi="Calibri" w:cs="Times New Roman" w:eastAsiaTheme="minorEastAsia"/>
      <w:sz w:val="22"/>
    </w:rPr>
  </w:style>
  <w:style w:type="paragraph" w:styleId="Podnoje">
    <w:name w:val="footer"/>
    <w:basedOn w:val="Normal"/>
    <w:link w:val="PodnojeChar"/>
    <w:uiPriority w:val="99"/>
    <w:unhideWhenUsed/>
    <w:rsid w:val="00FF06BF"/>
    <w:pPr>
      <w:tabs>
        <w:tab w:val="center" w:pos="4536"/>
        <w:tab w:val="right" w:pos="9072"/>
      </w:tabs>
    </w:pPr>
  </w:style>
  <w:style w:type="character" w:styleId="PodnojeChar" w:customStyle="true">
    <w:name w:val="Podnožje Char"/>
    <w:basedOn w:val="Zadanifontodlomka"/>
    <w:link w:val="Podnoje"/>
    <w:uiPriority w:val="99"/>
    <w:rsid w:val="00FF06BF"/>
    <w:rPr>
      <w:rFonts w:eastAsia="Times New Roman" w:cs="Times New Roman"/>
      <w:sz w:val="20"/>
      <w:szCs w:val="20"/>
      <w:lang w:eastAsia="hr-HR"/>
    </w:rPr>
  </w:style>
  <w:style w:type="paragraph" w:styleId="Tekstbalonia">
    <w:name w:val="Balloon Text"/>
    <w:basedOn w:val="Normal"/>
    <w:link w:val="TekstbaloniaChar"/>
    <w:uiPriority w:val="99"/>
    <w:semiHidden/>
    <w:unhideWhenUsed/>
    <w:rsid w:val="00FF06B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F06BF"/>
    <w:rPr>
      <w:rFonts w:ascii="Tahoma" w:hAnsi="Tahoma" w:eastAsia="Times New Roman" w:cs="Tahoma"/>
      <w:sz w:val="16"/>
      <w:szCs w:val="16"/>
      <w:lang w:eastAsia="hr-HR"/>
    </w:rPr>
  </w:style>
  <w:style w:type="paragraph" w:styleId="Odlomakpopisa">
    <w:name w:val="List Paragraph"/>
    <w:basedOn w:val="Normal"/>
    <w:uiPriority w:val="34"/>
    <w:qFormat/>
    <w:rsid w:val="006E520C"/>
    <w:pPr>
      <w:overflowPunct/>
      <w:autoSpaceDE/>
      <w:autoSpaceDN/>
      <w:adjustRightInd/>
      <w:spacing w:after="80"/>
      <w:ind w:left="720"/>
      <w:contextualSpacing/>
      <w:textAlignment w:val="auto"/>
    </w:pPr>
    <w:rPr>
      <w:rFonts w:ascii="Calibri" w:hAnsi="Calibri" w:eastAsia="Calibri"/>
      <w:sz w:val="22"/>
      <w:szCs w:val="22"/>
      <w:lang w:eastAsia="en-US"/>
    </w:rPr>
  </w:style>
  <w:style w:type="paragraph" w:styleId="Standard" w:customStyle="true">
    <w:name w:val="Standard"/>
    <w:rsid w:val="006E520C"/>
    <w:pPr>
      <w:widowControl w:val="false"/>
      <w:suppressAutoHyphens/>
      <w:autoSpaceDN w:val="false"/>
      <w:spacing w:after="200" w:line="276" w:lineRule="auto"/>
      <w:textAlignment w:val="baseline"/>
    </w:pPr>
    <w:rPr>
      <w:rFonts w:eastAsia="SimSun" w:cs="Mangal"/>
      <w:kern w:val="3"/>
      <w:szCs w:val="24"/>
      <w:lang w:eastAsia="zh-CN" w:bidi="hi-IN"/>
    </w:rPr>
  </w:style>
  <w:style w:type="paragraph" w:styleId="Podnaslov">
    <w:name w:val="Subtitle"/>
    <w:basedOn w:val="Normal"/>
    <w:next w:val="Normal"/>
    <w:link w:val="PodnaslovChar"/>
    <w:uiPriority w:val="11"/>
    <w:qFormat/>
    <w:rsid w:val="00125848"/>
    <w:pPr>
      <w:numPr>
        <w:ilvl w:val="1"/>
      </w:numPr>
      <w:overflowPunct/>
      <w:autoSpaceDE/>
      <w:autoSpaceDN/>
      <w:adjustRightInd/>
      <w:spacing w:after="160" w:line="254" w:lineRule="auto"/>
      <w:textAlignment w:val="auto"/>
    </w:pPr>
    <w:rPr>
      <w:rFonts w:asciiTheme="majorHAnsi" w:hAnsiTheme="majorHAnsi" w:eastAsiaTheme="majorEastAsia" w:cstheme="majorBidi"/>
      <w:i/>
      <w:iCs/>
      <w:color w:val="4F81BD" w:themeColor="accent1"/>
      <w:spacing w:val="15"/>
      <w:sz w:val="24"/>
      <w:szCs w:val="24"/>
      <w:lang w:eastAsia="en-US"/>
    </w:rPr>
  </w:style>
  <w:style w:type="character" w:styleId="PodnaslovChar" w:customStyle="true">
    <w:name w:val="Podnaslov Char"/>
    <w:basedOn w:val="Zadanifontodlomka"/>
    <w:link w:val="Podnaslov"/>
    <w:uiPriority w:val="11"/>
    <w:rsid w:val="00125848"/>
    <w:rPr>
      <w:rFonts w:asciiTheme="majorHAnsi" w:hAnsiTheme="majorHAnsi" w:eastAsiaTheme="majorEastAsia" w:cstheme="majorBidi"/>
      <w:i/>
      <w:iCs/>
      <w:color w:val="4F81BD" w:themeColor="accent1"/>
      <w:spacing w:val="15"/>
      <w:szCs w:val="24"/>
    </w:rPr>
  </w:style>
  <w:style w:type="paragraph" w:styleId="Tekstfusnote">
    <w:name w:val="footnote text"/>
    <w:basedOn w:val="Normal"/>
    <w:link w:val="TekstfusnoteChar"/>
    <w:uiPriority w:val="99"/>
    <w:semiHidden/>
    <w:rsid w:val="00194058"/>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semiHidden/>
    <w:rsid w:val="00194058"/>
    <w:rPr>
      <w:rFonts w:ascii="Calibri" w:hAnsi="Calibri" w:eastAsia="Calibri" w:cs="Times New Roman"/>
      <w:sz w:val="20"/>
      <w:szCs w:val="20"/>
    </w:rPr>
  </w:style>
  <w:style w:type="character" w:styleId="Referencafusnote">
    <w:name w:val="footnote reference"/>
    <w:uiPriority w:val="99"/>
    <w:semiHidden/>
    <w:rsid w:val="00194058"/>
    <w:rPr>
      <w:rFonts w:cs="Times New Roman"/>
      <w:vertAlign w:val="superscript"/>
    </w:rPr>
  </w:style>
  <w:style w:type="paragraph" w:styleId="Default" w:customStyle="true">
    <w:name w:val="Default"/>
    <w:rsid w:val="003268E4"/>
    <w:pPr>
      <w:autoSpaceDE w:val="false"/>
      <w:autoSpaceDN w:val="false"/>
      <w:adjustRightInd w:val="false"/>
    </w:pPr>
    <w:rPr>
      <w:rFonts w:ascii="Calibri" w:hAnsi="Calibri" w:cs="Calibri"/>
      <w:color w:val="000000"/>
      <w:szCs w:val="24"/>
    </w:rPr>
  </w:style>
  <w:style w:type="numbering" w:styleId="Bezpopisa1" w:customStyle="true">
    <w:name w:val="Bez popisa1"/>
    <w:next w:val="Bezpopisa"/>
    <w:uiPriority w:val="99"/>
    <w:semiHidden/>
    <w:unhideWhenUsed/>
    <w:rsid w:val="00111430"/>
  </w:style>
  <w:style w:type="character" w:styleId="Hiperveza">
    <w:name w:val="Hyperlink"/>
    <w:basedOn w:val="Zadanifontodlomka"/>
    <w:uiPriority w:val="99"/>
    <w:semiHidden/>
    <w:unhideWhenUsed/>
    <w:rsid w:val="00111430"/>
    <w:rPr>
      <w:color w:val="0000D4"/>
      <w:u w:val="single"/>
    </w:rPr>
  </w:style>
  <w:style w:type="character" w:styleId="SlijeenaHiperveza">
    <w:name w:val="FollowedHyperlink"/>
    <w:basedOn w:val="Zadanifontodlomka"/>
    <w:uiPriority w:val="99"/>
    <w:semiHidden/>
    <w:unhideWhenUsed/>
    <w:rsid w:val="00111430"/>
    <w:rPr>
      <w:color w:val="993366"/>
      <w:u w:val="single"/>
    </w:rPr>
  </w:style>
  <w:style w:type="paragraph" w:styleId="xl65" w:customStyle="true">
    <w:name w:val="xl65"/>
    <w:basedOn w:val="Normal"/>
    <w:rsid w:val="00111430"/>
    <w:pP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66" w:customStyle="true">
    <w:name w:val="xl66"/>
    <w:basedOn w:val="Normal"/>
    <w:rsid w:val="00111430"/>
    <w:pP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67" w:customStyle="true">
    <w:name w:val="xl67"/>
    <w:basedOn w:val="Normal"/>
    <w:rsid w:val="00111430"/>
    <w:pP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68" w:customStyle="true">
    <w:name w:val="xl68"/>
    <w:basedOn w:val="Normal"/>
    <w:rsid w:val="00111430"/>
    <w:pP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69" w:customStyle="true">
    <w:name w:val="xl69"/>
    <w:basedOn w:val="Normal"/>
    <w:rsid w:val="00111430"/>
    <w:pP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70" w:customStyle="true">
    <w:name w:val="xl70"/>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71" w:customStyle="true">
    <w:name w:val="xl71"/>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72" w:customStyle="true">
    <w:name w:val="xl72"/>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73" w:customStyle="true">
    <w:name w:val="xl73"/>
    <w:basedOn w:val="Normal"/>
    <w:rsid w:val="00111430"/>
    <w:pP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74" w:customStyle="true">
    <w:name w:val="xl74"/>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75" w:customStyle="true">
    <w:name w:val="xl75"/>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76" w:customStyle="true">
    <w:name w:val="xl76"/>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77" w:customStyle="true">
    <w:name w:val="xl77"/>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78" w:customStyle="true">
    <w:name w:val="xl78"/>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top"/>
    </w:pPr>
    <w:rPr>
      <w:rFonts w:ascii="Courier New" w:hAnsi="Courier New" w:cs="Courier New"/>
      <w:b/>
      <w:bCs/>
      <w:color w:val="000000"/>
      <w:sz w:val="18"/>
      <w:szCs w:val="18"/>
    </w:rPr>
  </w:style>
  <w:style w:type="paragraph" w:styleId="xl79" w:customStyle="true">
    <w:name w:val="xl79"/>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24"/>
      <w:szCs w:val="24"/>
    </w:rPr>
  </w:style>
  <w:style w:type="paragraph" w:styleId="xl80" w:customStyle="true">
    <w:name w:val="xl80"/>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81" w:customStyle="true">
    <w:name w:val="xl81"/>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82" w:customStyle="true">
    <w:name w:val="xl82"/>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83" w:customStyle="true">
    <w:name w:val="xl83"/>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84" w:customStyle="true">
    <w:name w:val="xl84"/>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85" w:customStyle="true">
    <w:name w:val="xl85"/>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top"/>
    </w:pPr>
    <w:rPr>
      <w:rFonts w:ascii="Courier New" w:hAnsi="Courier New" w:cs="Courier New"/>
      <w:b/>
      <w:bCs/>
      <w:color w:val="000000"/>
      <w:sz w:val="18"/>
      <w:szCs w:val="18"/>
    </w:rPr>
  </w:style>
  <w:style w:type="paragraph" w:styleId="xl86" w:customStyle="true">
    <w:name w:val="xl86"/>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87" w:customStyle="true">
    <w:name w:val="xl87"/>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88" w:customStyle="true">
    <w:name w:val="xl88"/>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top"/>
    </w:pPr>
    <w:rPr>
      <w:rFonts w:ascii="Courier New" w:hAnsi="Courier New" w:cs="Courier New"/>
      <w:b/>
      <w:bCs/>
      <w:color w:val="000000"/>
      <w:sz w:val="18"/>
      <w:szCs w:val="18"/>
    </w:rPr>
  </w:style>
  <w:style w:type="paragraph" w:styleId="xl89" w:customStyle="true">
    <w:name w:val="xl89"/>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6"/>
      <w:szCs w:val="16"/>
    </w:rPr>
  </w:style>
  <w:style w:type="paragraph" w:styleId="xl90" w:customStyle="true">
    <w:name w:val="xl90"/>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91" w:customStyle="true">
    <w:name w:val="xl91"/>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92" w:customStyle="true">
    <w:name w:val="xl92"/>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93" w:customStyle="true">
    <w:name w:val="xl93"/>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94" w:customStyle="true">
    <w:name w:val="xl94"/>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95" w:customStyle="true">
    <w:name w:val="xl95"/>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top"/>
    </w:pPr>
    <w:rPr>
      <w:rFonts w:ascii="Courier New" w:hAnsi="Courier New" w:cs="Courier New"/>
      <w:b/>
      <w:bCs/>
      <w:color w:val="000000"/>
      <w:sz w:val="18"/>
      <w:szCs w:val="18"/>
    </w:rPr>
  </w:style>
  <w:style w:type="paragraph" w:styleId="xl96" w:customStyle="true">
    <w:name w:val="xl96"/>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97" w:customStyle="true">
    <w:name w:val="xl97"/>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6"/>
      <w:szCs w:val="16"/>
    </w:rPr>
  </w:style>
  <w:style w:type="paragraph" w:styleId="xl98" w:customStyle="true">
    <w:name w:val="xl98"/>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24"/>
      <w:szCs w:val="24"/>
    </w:rPr>
  </w:style>
  <w:style w:type="paragraph" w:styleId="xl99" w:customStyle="true">
    <w:name w:val="xl99"/>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24"/>
      <w:szCs w:val="24"/>
    </w:rPr>
  </w:style>
  <w:style w:type="paragraph" w:styleId="xl100" w:customStyle="true">
    <w:name w:val="xl100"/>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101" w:customStyle="true">
    <w:name w:val="xl101"/>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sz w:val="18"/>
      <w:szCs w:val="18"/>
    </w:rPr>
  </w:style>
  <w:style w:type="paragraph" w:styleId="xl102" w:customStyle="true">
    <w:name w:val="xl102"/>
    <w:basedOn w:val="Normal"/>
    <w:rsid w:val="00111430"/>
    <w:pPr>
      <w:pBdr>
        <w:top w:val="single" w:color="auto" w:sz="4" w:space="0"/>
        <w:left w:val="single" w:color="auto" w:sz="4" w:space="0"/>
        <w:bottom w:val="single" w:color="auto" w:sz="4" w:space="0"/>
        <w:right w:val="single" w:color="auto" w:sz="4" w:space="0"/>
      </w:pBdr>
      <w:shd w:val="clear" w:color="000000" w:fill="F2F2F2"/>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103" w:customStyle="true">
    <w:name w:val="xl103"/>
    <w:basedOn w:val="Normal"/>
    <w:rsid w:val="00111430"/>
    <w:pPr>
      <w:pBdr>
        <w:top w:val="single" w:color="auto" w:sz="4" w:space="0"/>
        <w:left w:val="single" w:color="auto" w:sz="4" w:space="0"/>
        <w:bottom w:val="single" w:color="auto" w:sz="4" w:space="0"/>
        <w:right w:val="single" w:color="auto" w:sz="4" w:space="0"/>
      </w:pBdr>
      <w:shd w:val="clear" w:color="000000" w:fill="F2F2F2"/>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104" w:customStyle="true">
    <w:name w:val="xl104"/>
    <w:basedOn w:val="Normal"/>
    <w:rsid w:val="00111430"/>
    <w:pPr>
      <w:pBdr>
        <w:top w:val="single" w:color="auto" w:sz="4" w:space="0"/>
        <w:left w:val="single" w:color="auto" w:sz="4" w:space="0"/>
        <w:bottom w:val="single" w:color="auto" w:sz="4" w:space="0"/>
        <w:right w:val="single" w:color="auto" w:sz="4" w:space="0"/>
      </w:pBdr>
      <w:shd w:val="clear" w:color="000000" w:fill="F2F2F2"/>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105" w:customStyle="true">
    <w:name w:val="xl105"/>
    <w:basedOn w:val="Normal"/>
    <w:rsid w:val="0011143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true" w:after="100" w:afterAutospacing="true"/>
      <w:jc w:val="center"/>
      <w:textAlignment w:val="center"/>
    </w:pPr>
    <w:rPr>
      <w:rFonts w:ascii="Courier New" w:hAnsi="Courier New" w:cs="Courier New"/>
      <w:b/>
      <w:bCs/>
      <w:color w:val="000000"/>
      <w:sz w:val="18"/>
      <w:szCs w:val="18"/>
    </w:rPr>
  </w:style>
  <w:style w:type="paragraph" w:styleId="xl106" w:customStyle="true">
    <w:name w:val="xl106"/>
    <w:basedOn w:val="Normal"/>
    <w:rsid w:val="0011143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107" w:customStyle="true">
    <w:name w:val="xl107"/>
    <w:basedOn w:val="Normal"/>
    <w:rsid w:val="0011143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108" w:customStyle="true">
    <w:name w:val="xl108"/>
    <w:basedOn w:val="Normal"/>
    <w:rsid w:val="0011143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true" w:after="100" w:afterAutospacing="true"/>
      <w:textAlignment w:val="center"/>
    </w:pPr>
    <w:rPr>
      <w:rFonts w:ascii="Courier New" w:hAnsi="Courier New" w:cs="Courier New"/>
      <w:b/>
      <w:bCs/>
      <w:color w:val="000000"/>
      <w:sz w:val="18"/>
      <w:szCs w:val="18"/>
    </w:rPr>
  </w:style>
  <w:style w:type="paragraph" w:styleId="xl109" w:customStyle="true">
    <w:name w:val="xl109"/>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4"/>
      <w:szCs w:val="14"/>
    </w:rPr>
  </w:style>
  <w:style w:type="paragraph" w:styleId="xl110" w:customStyle="true">
    <w:name w:val="xl110"/>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000000"/>
      <w:sz w:val="14"/>
      <w:szCs w:val="14"/>
    </w:rPr>
  </w:style>
  <w:style w:type="paragraph" w:styleId="xl111" w:customStyle="true">
    <w:name w:val="xl111"/>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FF0000"/>
      <w:sz w:val="18"/>
      <w:szCs w:val="18"/>
    </w:rPr>
  </w:style>
  <w:style w:type="paragraph" w:styleId="xl112" w:customStyle="true">
    <w:name w:val="xl112"/>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FF0000"/>
      <w:sz w:val="18"/>
      <w:szCs w:val="18"/>
    </w:rPr>
  </w:style>
  <w:style w:type="paragraph" w:styleId="xl113" w:customStyle="true">
    <w:name w:val="xl113"/>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FF0000"/>
      <w:sz w:val="18"/>
      <w:szCs w:val="18"/>
    </w:rPr>
  </w:style>
  <w:style w:type="paragraph" w:styleId="xl114" w:customStyle="true">
    <w:name w:val="xl114"/>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FF0000"/>
      <w:sz w:val="18"/>
      <w:szCs w:val="18"/>
    </w:rPr>
  </w:style>
  <w:style w:type="paragraph" w:styleId="xl115" w:customStyle="true">
    <w:name w:val="xl115"/>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FF0000"/>
      <w:sz w:val="18"/>
      <w:szCs w:val="18"/>
    </w:rPr>
  </w:style>
  <w:style w:type="paragraph" w:styleId="xl116" w:customStyle="true">
    <w:name w:val="xl116"/>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FF0000"/>
      <w:sz w:val="18"/>
      <w:szCs w:val="18"/>
    </w:rPr>
  </w:style>
  <w:style w:type="paragraph" w:styleId="xl117" w:customStyle="true">
    <w:name w:val="xl117"/>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FF0000"/>
      <w:sz w:val="18"/>
      <w:szCs w:val="18"/>
    </w:rPr>
  </w:style>
  <w:style w:type="paragraph" w:styleId="xl118" w:customStyle="true">
    <w:name w:val="xl118"/>
    <w:basedOn w:val="Normal"/>
    <w:rsid w:val="00111430"/>
    <w:pPr>
      <w:pBdr>
        <w:top w:val="single" w:color="auto" w:sz="4" w:space="0"/>
        <w:left w:val="single" w:color="auto" w:sz="4" w:space="0"/>
        <w:bottom w:val="single" w:color="auto" w:sz="4" w:space="0"/>
        <w:right w:val="single" w:color="auto" w:sz="4" w:space="0"/>
      </w:pBdr>
      <w:shd w:val="clear" w:color="000000" w:fill="F2F2F2"/>
      <w:overflowPunct/>
      <w:autoSpaceDE/>
      <w:autoSpaceDN/>
      <w:adjustRightInd/>
      <w:spacing w:before="100" w:beforeAutospacing="true" w:after="100" w:afterAutospacing="true"/>
      <w:jc w:val="center"/>
      <w:textAlignment w:val="auto"/>
    </w:pPr>
    <w:rPr>
      <w:rFonts w:ascii="Courier New" w:hAnsi="Courier New" w:cs="Courier New"/>
      <w:b/>
      <w:bCs/>
      <w:color w:val="000000"/>
      <w:sz w:val="18"/>
      <w:szCs w:val="18"/>
    </w:rPr>
  </w:style>
  <w:style w:type="paragraph" w:styleId="xl119" w:customStyle="true">
    <w:name w:val="xl119"/>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auto"/>
    </w:pPr>
    <w:rPr>
      <w:rFonts w:ascii="Courier New" w:hAnsi="Courier New" w:cs="Courier New"/>
      <w:b/>
      <w:bCs/>
      <w:color w:val="000000"/>
      <w:sz w:val="18"/>
      <w:szCs w:val="18"/>
    </w:rPr>
  </w:style>
  <w:style w:type="paragraph" w:styleId="xl120" w:customStyle="true">
    <w:name w:val="xl120"/>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jc w:val="center"/>
      <w:textAlignment w:val="auto"/>
    </w:pPr>
    <w:rPr>
      <w:rFonts w:ascii="Courier New" w:hAnsi="Courier New" w:cs="Courier New"/>
      <w:b/>
      <w:bCs/>
      <w:color w:val="000000"/>
      <w:sz w:val="18"/>
      <w:szCs w:val="18"/>
    </w:rPr>
  </w:style>
  <w:style w:type="paragraph" w:styleId="xl121" w:customStyle="true">
    <w:name w:val="xl121"/>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auto"/>
    </w:pPr>
    <w:rPr>
      <w:rFonts w:ascii="Courier New" w:hAnsi="Courier New" w:cs="Courier New"/>
      <w:b/>
      <w:bCs/>
      <w:color w:val="000000"/>
      <w:sz w:val="24"/>
      <w:szCs w:val="24"/>
    </w:rPr>
  </w:style>
  <w:style w:type="paragraph" w:styleId="xl122" w:customStyle="true">
    <w:name w:val="xl122"/>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auto"/>
    </w:pPr>
    <w:rPr>
      <w:rFonts w:ascii="Courier New" w:hAnsi="Courier New" w:cs="Courier New"/>
      <w:b/>
      <w:bCs/>
      <w:color w:val="000000"/>
      <w:sz w:val="18"/>
      <w:szCs w:val="18"/>
    </w:rPr>
  </w:style>
  <w:style w:type="paragraph" w:styleId="xl123" w:customStyle="true">
    <w:name w:val="xl123"/>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auto"/>
    </w:pPr>
    <w:rPr>
      <w:rFonts w:ascii="Courier New" w:hAnsi="Courier New" w:cs="Courier New"/>
      <w:b/>
      <w:bCs/>
      <w:color w:val="000000"/>
      <w:sz w:val="18"/>
      <w:szCs w:val="18"/>
    </w:rPr>
  </w:style>
  <w:style w:type="paragraph" w:styleId="xl124" w:customStyle="true">
    <w:name w:val="xl124"/>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auto"/>
    </w:pPr>
    <w:rPr>
      <w:rFonts w:ascii="Courier New" w:hAnsi="Courier New" w:cs="Courier New"/>
      <w:b/>
      <w:bCs/>
      <w:color w:val="FF0000"/>
      <w:sz w:val="18"/>
      <w:szCs w:val="18"/>
    </w:rPr>
  </w:style>
  <w:style w:type="paragraph" w:styleId="xl125" w:customStyle="true">
    <w:name w:val="xl125"/>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auto"/>
    </w:pPr>
    <w:rPr>
      <w:rFonts w:ascii="Courier New" w:hAnsi="Courier New" w:cs="Courier New"/>
      <w:b/>
      <w:bCs/>
      <w:color w:val="FF0000"/>
      <w:sz w:val="18"/>
      <w:szCs w:val="18"/>
    </w:rPr>
  </w:style>
  <w:style w:type="paragraph" w:styleId="xl126" w:customStyle="true">
    <w:name w:val="xl126"/>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right"/>
      <w:textAlignment w:val="auto"/>
    </w:pPr>
    <w:rPr>
      <w:rFonts w:ascii="Courier New" w:hAnsi="Courier New" w:cs="Courier New"/>
      <w:b/>
      <w:bCs/>
      <w:color w:val="000000"/>
      <w:sz w:val="18"/>
      <w:szCs w:val="18"/>
    </w:rPr>
  </w:style>
  <w:style w:type="paragraph" w:styleId="xl127" w:customStyle="true">
    <w:name w:val="xl127"/>
    <w:basedOn w:val="Normal"/>
    <w:rsid w:val="00111430"/>
    <w:pPr>
      <w:pBdr>
        <w:top w:val="single" w:color="auto" w:sz="4" w:space="0"/>
        <w:left w:val="single" w:color="auto" w:sz="4" w:space="0"/>
        <w:right w:val="single" w:color="auto" w:sz="4" w:space="0"/>
      </w:pBdr>
      <w:overflowPunct/>
      <w:autoSpaceDE/>
      <w:autoSpaceDN/>
      <w:adjustRightInd/>
      <w:spacing w:before="100" w:beforeAutospacing="true" w:after="100" w:afterAutospacing="true"/>
      <w:textAlignment w:val="auto"/>
    </w:pPr>
    <w:rPr>
      <w:rFonts w:ascii="Courier New" w:hAnsi="Courier New" w:cs="Courier New"/>
      <w:b/>
      <w:bCs/>
      <w:color w:val="000000"/>
      <w:sz w:val="18"/>
      <w:szCs w:val="18"/>
    </w:rPr>
  </w:style>
  <w:style w:type="paragraph" w:styleId="xl128" w:customStyle="true">
    <w:name w:val="xl128"/>
    <w:basedOn w:val="Normal"/>
    <w:rsid w:val="00111430"/>
    <w:pPr>
      <w:overflowPunct/>
      <w:autoSpaceDE/>
      <w:autoSpaceDN/>
      <w:adjustRightInd/>
      <w:spacing w:before="100" w:beforeAutospacing="true" w:after="100" w:afterAutospacing="true"/>
      <w:textAlignment w:val="auto"/>
    </w:pPr>
    <w:rPr>
      <w:rFonts w:ascii="Courier New" w:hAnsi="Courier New" w:cs="Courier New"/>
      <w:b/>
      <w:bCs/>
      <w:color w:val="000000"/>
      <w:sz w:val="18"/>
      <w:szCs w:val="18"/>
    </w:rPr>
  </w:style>
  <w:style w:type="paragraph" w:styleId="xl129" w:customStyle="true">
    <w:name w:val="xl129"/>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textAlignment w:val="center"/>
    </w:pPr>
    <w:rPr>
      <w:rFonts w:ascii="Courier New" w:hAnsi="Courier New" w:cs="Courier New"/>
      <w:b/>
      <w:bCs/>
      <w:color w:val="FF0000"/>
      <w:sz w:val="18"/>
      <w:szCs w:val="18"/>
    </w:rPr>
  </w:style>
  <w:style w:type="paragraph" w:styleId="xl130" w:customStyle="true">
    <w:name w:val="xl130"/>
    <w:basedOn w:val="Normal"/>
    <w:rsid w:val="0011143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center"/>
    </w:pPr>
    <w:rPr>
      <w:rFonts w:ascii="Courier New" w:hAnsi="Courier New" w:cs="Courier New"/>
      <w:b/>
      <w:bCs/>
      <w:color w:val="FF0000"/>
      <w:sz w:val="18"/>
      <w:szCs w:val="18"/>
    </w:rPr>
  </w:style>
  <w:style w:type="character" w:styleId="Tekstrezerviranogmjesta">
    <w:name w:val="Placeholder Text"/>
    <w:basedOn w:val="Zadanifontodlomka"/>
    <w:uiPriority w:val="99"/>
    <w:semiHidden/>
    <w:rsid w:val="001B3A73"/>
    <w:rPr>
      <w:color w:val="808080"/>
      <w:bdr w:val="none" w:color="auto" w:sz="0" w:space="0"/>
      <w:shd w:val="clear" w:color="auto" w:fill="auto"/>
    </w:rPr>
  </w:style>
  <w:style w:type="character" w:styleId="eSPISCCParagraphDefaultFont" w:customStyle="true">
    <w:name w:val="eSPIS_CC_Paragraph Default Font"/>
    <w:basedOn w:val="Zadanifontodlomka"/>
    <w:rsid w:val="001B3A73"/>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1B3A73"/>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B3A73"/>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B3A73"/>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354865">
      <w:bodyDiv w:val="true"/>
      <w:marLeft w:val="0"/>
      <w:marRight w:val="0"/>
      <w:marTop w:val="0"/>
      <w:marBottom w:val="0"/>
      <w:divBdr>
        <w:top w:val="none" w:color="auto" w:sz="0" w:space="0"/>
        <w:left w:val="none" w:color="auto" w:sz="0" w:space="0"/>
        <w:bottom w:val="none" w:color="auto" w:sz="0" w:space="0"/>
        <w:right w:val="none" w:color="auto" w:sz="0" w:space="0"/>
      </w:divBdr>
    </w:div>
    <w:div w:id="202835288">
      <w:bodyDiv w:val="true"/>
      <w:marLeft w:val="0"/>
      <w:marRight w:val="0"/>
      <w:marTop w:val="0"/>
      <w:marBottom w:val="0"/>
      <w:divBdr>
        <w:top w:val="none" w:color="auto" w:sz="0" w:space="0"/>
        <w:left w:val="none" w:color="auto" w:sz="0" w:space="0"/>
        <w:bottom w:val="none" w:color="auto" w:sz="0" w:space="0"/>
        <w:right w:val="none" w:color="auto" w:sz="0" w:space="0"/>
      </w:divBdr>
    </w:div>
    <w:div w:id="571086294">
      <w:bodyDiv w:val="true"/>
      <w:marLeft w:val="0"/>
      <w:marRight w:val="0"/>
      <w:marTop w:val="0"/>
      <w:marBottom w:val="0"/>
      <w:divBdr>
        <w:top w:val="none" w:color="auto" w:sz="0" w:space="0"/>
        <w:left w:val="none" w:color="auto" w:sz="0" w:space="0"/>
        <w:bottom w:val="none" w:color="auto" w:sz="0" w:space="0"/>
        <w:right w:val="none" w:color="auto" w:sz="0" w:space="0"/>
      </w:divBdr>
    </w:div>
    <w:div w:id="739865704">
      <w:bodyDiv w:val="true"/>
      <w:marLeft w:val="0"/>
      <w:marRight w:val="0"/>
      <w:marTop w:val="0"/>
      <w:marBottom w:val="0"/>
      <w:divBdr>
        <w:top w:val="none" w:color="auto" w:sz="0" w:space="0"/>
        <w:left w:val="none" w:color="auto" w:sz="0" w:space="0"/>
        <w:bottom w:val="none" w:color="auto" w:sz="0" w:space="0"/>
        <w:right w:val="none" w:color="auto" w:sz="0" w:space="0"/>
      </w:divBdr>
    </w:div>
    <w:div w:id="1057898586">
      <w:bodyDiv w:val="true"/>
      <w:marLeft w:val="0"/>
      <w:marRight w:val="0"/>
      <w:marTop w:val="0"/>
      <w:marBottom w:val="0"/>
      <w:divBdr>
        <w:top w:val="none" w:color="auto" w:sz="0" w:space="0"/>
        <w:left w:val="none" w:color="auto" w:sz="0" w:space="0"/>
        <w:bottom w:val="none" w:color="auto" w:sz="0" w:space="0"/>
        <w:right w:val="none" w:color="auto" w:sz="0" w:space="0"/>
      </w:divBdr>
    </w:div>
    <w:div w:id="1313291816">
      <w:bodyDiv w:val="true"/>
      <w:marLeft w:val="0"/>
      <w:marRight w:val="0"/>
      <w:marTop w:val="0"/>
      <w:marBottom w:val="0"/>
      <w:divBdr>
        <w:top w:val="none" w:color="auto" w:sz="0" w:space="0"/>
        <w:left w:val="none" w:color="auto" w:sz="0" w:space="0"/>
        <w:bottom w:val="none" w:color="auto" w:sz="0" w:space="0"/>
        <w:right w:val="none" w:color="auto" w:sz="0" w:space="0"/>
      </w:divBdr>
    </w:div>
    <w:div w:id="1455901686">
      <w:bodyDiv w:val="true"/>
      <w:marLeft w:val="0"/>
      <w:marRight w:val="0"/>
      <w:marTop w:val="0"/>
      <w:marBottom w:val="0"/>
      <w:divBdr>
        <w:top w:val="none" w:color="auto" w:sz="0" w:space="0"/>
        <w:left w:val="none" w:color="auto" w:sz="0" w:space="0"/>
        <w:bottom w:val="none" w:color="auto" w:sz="0" w:space="0"/>
        <w:right w:val="none" w:color="auto" w:sz="0" w:space="0"/>
      </w:divBdr>
    </w:div>
    <w:div w:id="1575160537">
      <w:bodyDiv w:val="true"/>
      <w:marLeft w:val="0"/>
      <w:marRight w:val="0"/>
      <w:marTop w:val="0"/>
      <w:marBottom w:val="0"/>
      <w:divBdr>
        <w:top w:val="none" w:color="auto" w:sz="0" w:space="0"/>
        <w:left w:val="none" w:color="auto" w:sz="0" w:space="0"/>
        <w:bottom w:val="none" w:color="auto" w:sz="0" w:space="0"/>
        <w:right w:val="none" w:color="auto" w:sz="0" w:space="0"/>
      </w:divBdr>
    </w:div>
    <w:div w:id="1696230794">
      <w:bodyDiv w:val="true"/>
      <w:marLeft w:val="0"/>
      <w:marRight w:val="0"/>
      <w:marTop w:val="0"/>
      <w:marBottom w:val="0"/>
      <w:divBdr>
        <w:top w:val="none" w:color="auto" w:sz="0" w:space="0"/>
        <w:left w:val="none" w:color="auto" w:sz="0" w:space="0"/>
        <w:bottom w:val="none" w:color="auto" w:sz="0" w:space="0"/>
        <w:right w:val="none" w:color="auto" w:sz="0" w:space="0"/>
      </w:divBdr>
    </w:div>
    <w:div w:id="1701055650">
      <w:bodyDiv w:val="true"/>
      <w:marLeft w:val="0"/>
      <w:marRight w:val="0"/>
      <w:marTop w:val="0"/>
      <w:marBottom w:val="0"/>
      <w:divBdr>
        <w:top w:val="none" w:color="auto" w:sz="0" w:space="0"/>
        <w:left w:val="none" w:color="auto" w:sz="0" w:space="0"/>
        <w:bottom w:val="none" w:color="auto" w:sz="0" w:space="0"/>
        <w:right w:val="none" w:color="auto" w:sz="0" w:space="0"/>
      </w:divBdr>
    </w:div>
    <w:div w:id="20113246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Izvan Suda</izvorni_sadrzaj>
    <derivirana_varijabla naziv="DomainObject.Prostorija.Naziv_1">Izvan Suda</derivirana_varijabla>
  </DomainObject.Prostorija.Naziv>
  <DomainObject.Prostorija.Oznaka>
    <izvorni_sadrzaj>Izvan Suda</izvorni_sadrzaj>
    <derivirana_varijabla naziv="DomainObject.Prostorija.Oznaka_1">Izvan Suda</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srpnja 2020.</izvorni_sadrzaj>
    <derivirana_varijabla naziv="DomainObject.PlaniraniZavrsetakDatum_1">28. srpnja 2020.</derivirana_varijabla>
  </DomainObject.PlaniraniZavrsetakDatum>
  <DomainObject.PlaniraniPocetakDatum>
    <izvorni_sadrzaj>28. srpnja 2020.</izvorni_sadrzaj>
    <derivirana_varijabla naziv="DomainObject.PlaniraniPocetakDatum_1">28. srpnja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18:00</izvorni_sadrzaj>
    <derivirana_varijabla naziv="DomainObject.PlaniraniZavrsetakVrijeme_1">18:00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srpnja 2020.</izvorni_sadrzaj>
    <derivirana_varijabla naziv="DomainObject.Zapisnik.DatumKreiranja_1">29. srpnja 2020.</derivirana_varijabla>
  </DomainObject.Zapisnik.DatumKreiranja>
  <DomainObject.Zapisnik.ImovinskaKorist>
    <izvorni_sadrzaj/>
    <derivirana_varijabla naziv="DomainObject.Zapisnik.ImovinskaKorist_1"/>
  </DomainObject.Zapisnik.ImovinskaKorist>
  <DomainObject.Zapisnik.Oznaka>
    <izvorni_sadrzaj>St-163/2019-98</izvorni_sadrzaj>
    <derivirana_varijabla naziv="DomainObject.Zapisnik.Oznaka_1">St-163/2019-98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St-163/2019</izvorni_sadrzaj>
    <derivirana_varijabla naziv="DomainObject.Predmet.OznakaBroj_1">St-163/2019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MEHANIZACIJA d.d.</izvorni_sadrzaj>
    <derivirana_varijabla naziv="DomainObject.Predmet.ProtustrankaFormated_1">  HIDROELEKTRA MEHANIZACIJA d.d.</derivirana_varijabla>
  </DomainObject.Predmet.ProtustrankaFormated>
  <DomainObject.Predmet.ProtustrankaFormatedOIB>
    <izvorni_sadrzaj>  HIDROELEKTRA MEHANIZACIJA d.d., OIB 96667257878</izvorni_sadrzaj>
    <derivirana_varijabla naziv="DomainObject.Predmet.ProtustrankaFormatedOIB_1">  HIDROELEKTRA MEHANIZACIJA d.d., OIB 96667257878</derivirana_varijabla>
  </DomainObject.Predmet.ProtustrankaFormatedOIB>
  <DomainObject.Predmet.ProtustrankaFormatedWithAdress>
    <izvorni_sadrzaj> HIDROELEKTRA MEHANIZACIJA d.d., Radnička cesta 204, 10000 Zagreb</izvorni_sadrzaj>
    <derivirana_varijabla naziv="DomainObject.Predmet.ProtustrankaFormatedWithAdress_1"> HIDROELEKTRA MEHANIZACIJA d.d., Radnička cesta 204, 10000 Zagreb</derivirana_varijabla>
  </DomainObject.Predmet.ProtustrankaFormatedWithAdress>
  <DomainObject.Predmet.ProtustrankaFormatedWithAdressOIB>
    <izvorni_sadrzaj> HIDROELEKTRA MEHANIZACIJA d.d., OIB 96667257878, Radnička cesta 204, 10000 Zagreb</izvorni_sadrzaj>
    <derivirana_varijabla naziv="DomainObject.Predmet.ProtustrankaFormatedWithAdressOIB_1"> HIDROELEKTRA MEHANIZACIJA d.d., OIB 96667257878, Radnička cesta 204, 10000 Zagreb</derivirana_varijabla>
  </DomainObject.Predmet.ProtustrankaFormatedWithAdressOIB>
  <DomainObject.Predmet.ProtustrankaWithAdress>
    <izvorni_sadrzaj>HIDROELEKTRA MEHANIZACIJA d.d. Radnička cesta 204, 10000 Zagreb</izvorni_sadrzaj>
    <derivirana_varijabla naziv="DomainObject.Predmet.ProtustrankaWithAdress_1">HIDROELEKTRA MEHANIZACIJA d.d. Radnička cesta 204, 10000 Zagreb</derivirana_varijabla>
  </DomainObject.Predmet.ProtustrankaWithAdress>
  <DomainObject.Predmet.ProtustrankaWithAdressOIB>
    <izvorni_sadrzaj>HIDROELEKTRA MEHANIZACIJA d.d., OIB 96667257878, Radnička cesta 204, 10000 Zagreb</izvorni_sadrzaj>
    <derivirana_varijabla naziv="DomainObject.Predmet.ProtustrankaWithAdressOIB_1">HIDROELEKTRA MEHANIZACIJA d.d., OIB 96667257878, Radnička cesta 204, 10000 Zagreb</derivirana_varijabla>
  </DomainObject.Predmet.ProtustrankaWithAdressOIB>
  <DomainObject.Predmet.ProtustrankaNazivFormated>
    <izvorni_sadrzaj>HIDROELEKTRA MEHANIZACIJA d.d.</izvorni_sadrzaj>
    <derivirana_varijabla naziv="DomainObject.Predmet.ProtustrankaNazivFormated_1">HIDROELEKTRA MEHANIZACIJA d.d.</derivirana_varijabla>
  </DomainObject.Predmet.ProtustrankaNazivFormated>
  <DomainObject.Predmet.ProtustrankaNazivFormatedOIB>
    <izvorni_sadrzaj>HIDROELEKTRA MEHANIZACIJA d.d., OIB 96667257878</izvorni_sadrzaj>
    <derivirana_varijabla naziv="DomainObject.Predmet.ProtustrankaNazivFormatedOIB_1">HIDROELEKTRA MEHANIZACIJA d.d., OIB 96667257878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Kamenolom Gorjak d.o.o.; MAAČ-GRADNJA, d.o.o.; FINANCIJSKA AGENCIJA, RC Zagreb; BRTVA BB d.o.o.</izvorni_sadrzaj>
    <derivirana_varijabla naziv="DomainObject.Predmet.StrankaFormated_1">  Kamenolom Gorjak d.o.o.; MAAČ-GRADNJA, d.o.o.; FINANCIJSKA AGENCIJA, RC Zagreb; BRTVA BB d.o.o.</derivirana_varijabla>
  </DomainObject.Predmet.StrankaFormated>
  <DomainObject.Predmet.StrankaFormatedOIB>
    <izvorni_sadrzaj>  Kamenolom Gorjak d.o.o., OIB 70092623710; MAAČ-GRADNJA, d.o.o., OIB 67937005999; FINANCIJSKA AGENCIJA, RC Zagreb, OIB 85821130368; BRTVA BB d.o.o., OIB 08479895070</izvorni_sadrzaj>
    <derivirana_varijabla naziv="DomainObject.Predmet.StrankaFormatedOIB_1">  Kamenolom Gorjak d.o.o., OIB 70092623710; MAAČ-GRADNJA, d.o.o., OIB 67937005999; FINANCIJSKA AGENCIJA, RC Zagreb, OIB 85821130368; BRTVA BB d.o.o., OIB 08479895070</derivirana_varijabla>
  </DomainObject.Predmet.StrankaFormatedOIB>
  <DomainObject.Predmet.StrankaFormatedWithAdress>
    <izvorni_sadrzaj> Kamenolom Gorjak d.o.o., Gornje Jesenje/bb, 49225 Gornje Jesenje; MAAČ-GRADNJA, d.o.o., Zeleni trg 4, 10000 Zagreb; FINANCIJSKA AGENCIJA, RC Zagreb, Trg svibanjskih žrtava 1995. 1, 10000 Zagreb; BRTVA BB d.o.o., Radučka ulica 19, 10000 Zagreb</izvorni_sadrzaj>
    <derivirana_varijabla naziv="DomainObject.Predmet.StrankaFormatedWithAdress_1"> Kamenolom Gorjak d.o.o., Gornje Jesenje/bb, 49225 Gornje Jesenje; MAAČ-GRADNJA, d.o.o., Zeleni trg 4, 10000 Zagreb; FINANCIJSKA AGENCIJA, RC Zagreb, Trg svibanjskih žrtava 1995. 1, 10000 Zagreb; BRTVA BB d.o.o., Radučka ulica 19, 10000 Zagreb</derivirana_varijabla>
  </DomainObject.Predmet.StrankaFormatedWithAdress>
  <DomainObject.Predmet.StrankaFormatedWithAdressOIB>
    <izvorni_sadrzaj> Kamenolom Gorjak d.o.o., OIB 70092623710, Gornje Jesenje/bb, 49225 Gornje Jesenje; MAAČ-GRADNJA, d.o.o., OIB 67937005999, Zeleni trg 4, 10000 Zagreb; FINANCIJSKA AGENCIJA, RC Zagreb, OIB 85821130368, Trg svibanjskih žrtava 1995. 1, 10000 Zagreb; BRTVA BB d.o.o., OIB 08479895070, Radučka ulica 19, 10000 Zagreb</izvorni_sadrzaj>
    <derivirana_varijabla naziv="DomainObject.Predmet.StrankaFormatedWithAdressOIB_1"> Kamenolom Gorjak d.o.o., OIB 70092623710, Gornje Jesenje/bb, 49225 Gornje Jesenje; MAAČ-GRADNJA, d.o.o., OIB 67937005999, Zeleni trg 4, 10000 Zagreb; FINANCIJSKA AGENCIJA, RC Zagreb, OIB 85821130368, Trg svibanjskih žrtava 1995. 1, 10000 Zagreb; BRTVA BB d.o.o., OIB 08479895070, Radučka ulica 19, 10000 Zagreb</derivirana_varijabla>
  </DomainObject.Predmet.StrankaFormatedWithAdressOIB>
  <DomainObject.Predmet.StrankaWithAdress>
    <izvorni_sadrzaj>Kamenolom Gorjak d.o.o. Gornje Jesenje/bb,49225 Gornje Jesenje,MAAČ-GRADNJA, d.o.o. Zeleni trg 4,10000 Zagreb,FINANCIJSKA AGENCIJA, RC Zagreb Trg svibanjskih žrtava 1995. 1,10000 Zagreb,BRTVA BB d.o.o. Radučka ulica 19,10000 Zagreb</izvorni_sadrzaj>
    <derivirana_varijabla naziv="DomainObject.Predmet.StrankaWithAdress_1">Kamenolom Gorjak d.o.o. Gornje Jesenje/bb,49225 Gornje Jesenje,MAAČ-GRADNJA, d.o.o. Zeleni trg 4,10000 Zagreb,FINANCIJSKA AGENCIJA, RC Zagreb Trg svibanjskih žrtava 1995. 1,10000 Zagreb,BRTVA BB d.o.o. Radučka ulica 19,10000 Zagreb</derivirana_varijabla>
  </DomainObject.Predmet.StrankaWithAdress>
  <DomainObject.Predmet.StrankaWithAdressOIB>
    <izvorni_sadrzaj>Kamenolom Gorjak d.o.o., OIB 70092623710, Gornje Jesenje/bb,49225 Gornje Jesenje,MAAČ-GRADNJA, d.o.o., OIB 67937005999, Zeleni trg 4,10000 Zagreb,FINANCIJSKA AGENCIJA, RC Zagreb, OIB 85821130368, Trg svibanjskih žrtava 1995. 1,10000 Zagreb,BRTVA BB d.o.o., OIB 08479895070, Radučka ulica 19,10000 Zagreb</izvorni_sadrzaj>
    <derivirana_varijabla naziv="DomainObject.Predmet.StrankaWithAdressOIB_1">Kamenolom Gorjak d.o.o., OIB 70092623710, Gornje Jesenje/bb,49225 Gornje Jesenje,MAAČ-GRADNJA, d.o.o., OIB 67937005999, Zeleni trg 4,10000 Zagreb,FINANCIJSKA AGENCIJA, RC Zagreb, OIB 85821130368, Trg svibanjskih žrtava 1995. 1,10000 Zagreb,BRTVA BB d.o.o., OIB 08479895070, Radučka ulica 19,10000 Zagreb</derivirana_varijabla>
  </DomainObject.Predmet.StrankaWithAdressOIB>
  <DomainObject.Predmet.StrankaNazivFormated>
    <izvorni_sadrzaj>Kamenolom Gorjak d.o.o.,MAAČ-GRADNJA, d.o.o.,FINANCIJSKA AGENCIJA, RC Zagreb,BRTVA BB d.o.o.</izvorni_sadrzaj>
    <derivirana_varijabla naziv="DomainObject.Predmet.StrankaNazivFormated_1">Kamenolom Gorjak d.o.o.,MAAČ-GRADNJA, d.o.o.,FINANCIJSKA AGENCIJA, RC Zagreb,BRTVA BB d.o.o.</derivirana_varijabla>
  </DomainObject.Predmet.StrankaNazivFormated>
  <DomainObject.Predmet.StrankaNazivFormatedOIB>
    <izvorni_sadrzaj>Kamenolom Gorjak d.o.o., OIB 70092623710,MAAČ-GRADNJA, d.o.o., OIB 67937005999,FINANCIJSKA AGENCIJA, RC Zagreb, OIB 85821130368,BRTVA BB d.o.o., OIB 08479895070</izvorni_sadrzaj>
    <derivirana_varijabla naziv="DomainObject.Predmet.StrankaNazivFormatedOIB_1">Kamenolom Gorjak d.o.o., OIB 70092623710,MAAČ-GRADNJA, d.o.o., OIB 67937005999,FINANCIJSKA AGENCIJA, RC Zagreb, OIB 85821130368,BRTVA BB d.o.o., OIB 08479895070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Kamenolom Gorjak d.o.o.</item>
      <item>MAAČ-GRADNJA, d.o.o.</item>
      <item>FINANCIJSKA AGENCIJA, RC Zagreb</item>
      <item>BRTVA BB d.o.o.</item>
    </izvorni_sadrzaj>
    <derivirana_varijabla naziv="DomainObject.Predmet.StrankaListFormated_1">
      <item>Kamenolom Gorjak d.o.o.</item>
      <item>MAAČ-GRADNJA, d.o.o.</item>
      <item>FINANCIJSKA AGENCIJA, RC Zagreb</item>
      <item>BRTVA BB d.o.o.</item>
    </derivirana_varijabla>
  </DomainObject.Predmet.StrankaListFormated>
  <DomainObject.Predmet.StrankaListFormatedOIB>
    <izvorni_sadrzaj>
      <item>Kamenolom Gorjak d.o.o., OIB 70092623710</item>
      <item>MAAČ-GRADNJA, d.o.o., OIB 67937005999</item>
      <item>FINANCIJSKA AGENCIJA, RC Zagreb, OIB 85821130368</item>
      <item>BRTVA BB d.o.o., OIB 08479895070</item>
    </izvorni_sadrzaj>
    <derivirana_varijabla naziv="DomainObject.Predmet.StrankaListFormatedOIB_1">
      <item>Kamenolom Gorjak d.o.o., OIB 70092623710</item>
      <item>MAAČ-GRADNJA, d.o.o., OIB 67937005999</item>
      <item>FINANCIJSKA AGENCIJA, RC Zagreb, OIB 85821130368</item>
      <item>BRTVA BB d.o.o., OIB 08479895070</item>
    </derivirana_varijabla>
  </DomainObject.Predmet.StrankaListFormatedOIB>
  <DomainObject.Predmet.StrankaListFormatedWithAdress>
    <izvorni_sadrzaj>
      <item>Kamenolom Gorjak d.o.o., Gornje Jesenje/bb, 49225 Gornje Jesenje</item>
      <item>MAAČ-GRADNJA, d.o.o., Zeleni trg 4, 10000 Zagreb</item>
      <item>FINANCIJSKA AGENCIJA, RC Zagreb, Trg svibanjskih žrtava 1995. 1, 10000 Zagreb</item>
      <item>BRTVA BB d.o.o., Radučka ulica 19, 10000 Zagreb</item>
    </izvorni_sadrzaj>
    <derivirana_varijabla naziv="DomainObject.Predmet.StrankaListFormatedWithAdress_1">
      <item>Kamenolom Gorjak d.o.o., Gornje Jesenje/bb, 49225 Gornje Jesenje</item>
      <item>MAAČ-GRADNJA, d.o.o., Zeleni trg 4, 10000 Zagreb</item>
      <item>FINANCIJSKA AGENCIJA, RC Zagreb, Trg svibanjskih žrtava 1995. 1, 10000 Zagreb</item>
      <item>BRTVA BB d.o.o., Radučka ulica 19, 10000 Zagreb</item>
    </derivirana_varijabla>
  </DomainObject.Predmet.StrankaListFormatedWithAdress>
  <DomainObject.Predmet.StrankaListFormatedWithAdressOIB>
    <izvorni_sadrzaj>
      <item>Kamenolom Gorjak d.o.o., OIB 70092623710, Gornje Jesenje/bb, 49225 Gornje Jesenje</item>
      <item>MAAČ-GRADNJA, d.o.o., OIB 67937005999, Zeleni trg 4, 10000 Zagreb</item>
      <item>FINANCIJSKA AGENCIJA, RC Zagreb, OIB 85821130368, Trg svibanjskih žrtava 1995. 1, 10000 Zagreb</item>
      <item>BRTVA BB d.o.o., OIB 08479895070, Radučka ulica 19, 10000 Zagreb</item>
    </izvorni_sadrzaj>
    <derivirana_varijabla naziv="DomainObject.Predmet.StrankaListFormatedWithAdressOIB_1">
      <item>Kamenolom Gorjak d.o.o., OIB 70092623710, Gornje Jesenje/bb, 49225 Gornje Jesenje</item>
      <item>MAAČ-GRADNJA, d.o.o., OIB 67937005999, Zeleni trg 4, 10000 Zagreb</item>
      <item>FINANCIJSKA AGENCIJA, RC Zagreb, OIB 85821130368, Trg svibanjskih žrtava 1995. 1, 10000 Zagreb</item>
      <item>BRTVA BB d.o.o., OIB 08479895070, Radučka ulica 19, 10000 Zagreb</item>
    </derivirana_varijabla>
  </DomainObject.Predmet.StrankaListFormatedWithAdressOIB>
  <DomainObject.Predmet.StrankaListNazivFormated>
    <izvorni_sadrzaj>
      <item>Kamenolom Gorjak d.o.o.</item>
      <item>MAAČ-GRADNJA, d.o.o.</item>
      <item>FINANCIJSKA AGENCIJA, RC Zagreb</item>
      <item>BRTVA BB d.o.o.</item>
    </izvorni_sadrzaj>
    <derivirana_varijabla naziv="DomainObject.Predmet.StrankaListNazivFormated_1">
      <item>Kamenolom Gorjak d.o.o.</item>
      <item>MAAČ-GRADNJA, d.o.o.</item>
      <item>FINANCIJSKA AGENCIJA, RC Zagreb</item>
      <item>BRTVA BB d.o.o.</item>
    </derivirana_varijabla>
  </DomainObject.Predmet.StrankaListNazivFormated>
  <DomainObject.Predmet.StrankaListNazivFormatedOIB>
    <izvorni_sadrzaj>
      <item>Kamenolom Gorjak d.o.o., OIB 70092623710</item>
      <item>MAAČ-GRADNJA, d.o.o., OIB 67937005999</item>
      <item>FINANCIJSKA AGENCIJA, RC Zagreb, OIB 85821130368</item>
      <item>BRTVA BB d.o.o., OIB 08479895070</item>
    </izvorni_sadrzaj>
    <derivirana_varijabla naziv="DomainObject.Predmet.StrankaListNazivFormatedOIB_1">
      <item>Kamenolom Gorjak d.o.o., OIB 70092623710</item>
      <item>MAAČ-GRADNJA, d.o.o., OIB 67937005999</item>
      <item>FINANCIJSKA AGENCIJA, RC Zagreb, OIB 85821130368</item>
      <item>BRTVA BB d.o.o., OIB 08479895070</item>
    </derivirana_varijabla>
  </DomainObject.Predmet.StrankaListNazivFormatedOIB>
  <DomainObject.Predmet.ProtuStrankaListFormated>
    <izvorni_sadrzaj>
      <item>HIDROELEKTRA MEHANIZACIJA d.d.</item>
    </izvorni_sadrzaj>
    <derivirana_varijabla naziv="DomainObject.Predmet.ProtuStrankaListFormated_1">
      <item>HIDROELEKTRA MEHANIZACIJA d.d.</item>
    </derivirana_varijabla>
  </DomainObject.Predmet.ProtuStrankaListFormated>
  <DomainObject.Predmet.ProtuStrankaListFormatedOIB>
    <izvorni_sadrzaj>
      <item>HIDROELEKTRA MEHANIZACIJA d.d., OIB 96667257878</item>
    </izvorni_sadrzaj>
    <derivirana_varijabla naziv="DomainObject.Predmet.ProtuStrankaListFormatedOIB_1">
      <item>HIDROELEKTRA MEHANIZACIJA d.d., OIB 96667257878</item>
    </derivirana_varijabla>
  </DomainObject.Predmet.ProtuStrankaListFormatedOIB>
  <DomainObject.Predmet.ProtuStrankaListFormatedWithAdress>
    <izvorni_sadrzaj>
      <item>HIDROELEKTRA MEHANIZACIJA d.d., Radnička cesta 204, 10000 Zagreb</item>
    </izvorni_sadrzaj>
    <derivirana_varijabla naziv="DomainObject.Predmet.ProtuStrankaListFormatedWithAdress_1">
      <item>HIDROELEKTRA MEHANIZACIJA d.d., Radnička cesta 204, 10000 Zagreb</item>
    </derivirana_varijabla>
  </DomainObject.Predmet.ProtuStrankaListFormatedWithAdress>
  <DomainObject.Predmet.ProtuStrankaListFormatedWithAdressOIB>
    <izvorni_sadrzaj>
      <item>HIDROELEKTRA MEHANIZACIJA d.d., OIB 96667257878, Radnička cesta 204, 10000 Zagreb</item>
    </izvorni_sadrzaj>
    <derivirana_varijabla naziv="DomainObject.Predmet.ProtuStrankaListFormatedWithAdressOIB_1">
      <item>HIDROELEKTRA MEHANIZACIJA d.d., OIB 96667257878, Radnička cesta 204, 10000 Zagreb</item>
    </derivirana_varijabla>
  </DomainObject.Predmet.ProtuStrankaListFormatedWithAdressOIB>
  <DomainObject.Predmet.ProtuStrankaListNazivFormated>
    <izvorni_sadrzaj>
      <item>HIDROELEKTRA MEHANIZACIJA d.d.</item>
    </izvorni_sadrzaj>
    <derivirana_varijabla naziv="DomainObject.Predmet.ProtuStrankaListNazivFormated_1">
      <item>HIDROELEKTRA MEHANIZACIJA d.d.</item>
    </derivirana_varijabla>
  </DomainObject.Predmet.ProtuStrankaListNazivFormated>
  <DomainObject.Predmet.ProtuStrankaListNazivFormatedOIB>
    <izvorni_sadrzaj>
      <item>HIDROELEKTRA MEHANIZACIJA d.d., OIB 96667257878</item>
    </izvorni_sadrzaj>
    <derivirana_varijabla naziv="DomainObject.Predmet.ProtuStrankaListNazivFormatedOIB_1">
      <item>HIDROELEKTRA MEHANIZACIJA d.d., OIB 96667257878</item>
    </derivirana_varijabla>
  </DomainObject.Predmet.ProtuStrankaListNazivFormatedOIB>
  <DomainObject.Predmet.OstaliListFormated>
    <izvorni_sadrzaj>
      <item>Pavlo Smirnov</item>
      <item>Odvjetničko društvo LJUBENKO &amp; PARTNERI društvo s ograničenom odgovornošću za odvjetničke usluge</item>
      <item>Vanja Vargec</item>
      <item>Bariša Pavičić</item>
      <item>Igor Horvat</item>
      <item>Općinski sud u Sisku, ZK Petrinja</item>
      <item>Općinski sud u Rijeci, ZK Rijeka</item>
      <item>Općinski sud u Novom Zagrebu, ZK Zaprešić</item>
      <item>Općinski sud u Koprivnici, ZK Koprivnica</item>
      <item>Slavko Šikman</item>
      <item>HANSA-FLEX Croatia d.o.o.</item>
      <item>Helena Mihaljević</item>
    </izvorni_sadrzaj>
    <derivirana_varijabla naziv="DomainObject.Predmet.OstaliListFormated_1">
      <item>Pavlo Smirnov</item>
      <item>Odvjetničko društvo LJUBENKO &amp; PARTNERI društvo s ograničenom odgovornošću za odvjetničke usluge</item>
      <item>Vanja Vargec</item>
      <item>Bariša Pavičić</item>
      <item>Igor Horvat</item>
      <item>Općinski sud u Sisku, ZK Petrinja</item>
      <item>Općinski sud u Rijeci, ZK Rijeka</item>
      <item>Općinski sud u Novom Zagrebu, ZK Zaprešić</item>
      <item>Općinski sud u Koprivnici, ZK Koprivnica</item>
      <item>Slavko Šikman</item>
      <item>HANSA-FLEX Croatia d.o.o.</item>
      <item>Helena Mihaljević</item>
    </derivirana_varijabla>
  </DomainObject.Predmet.OstaliListFormated>
  <DomainObject.Predmet.OstaliListFormatedOIB>
    <izvorni_sadrzaj>
      <item>Pavlo Smirnov, OIB 53059380575</item>
      <item>Odvjetničko društvo LJUBENKO &amp; PARTNERI društvo s ograničenom odgovornošću za odvjetničke usluge, OIB 44071613559</item>
      <item>Vanja Vargec</item>
      <item>Bariša Pavičić</item>
      <item>Igor Horvat, OIB 02854225476</item>
      <item>Općinski sud u Sisku, ZK Petrinja</item>
      <item>Općinski sud u Rijeci, ZK Rijeka, OIB 54566384631</item>
      <item>Općinski sud u Novom Zagrebu, ZK Zaprešić</item>
      <item>Općinski sud u Koprivnici, ZK Koprivnica</item>
      <item>Slavko Šikman, OIB 88710437644</item>
      <item>HANSA-FLEX Croatia d.o.o., OIB 60365429880</item>
      <item>Helena Mihaljević</item>
    </izvorni_sadrzaj>
    <derivirana_varijabla naziv="DomainObject.Predmet.OstaliListFormatedOIB_1">
      <item>Pavlo Smirnov, OIB 53059380575</item>
      <item>Odvjetničko društvo LJUBENKO &amp; PARTNERI društvo s ograničenom odgovornošću za odvjetničke usluge, OIB 44071613559</item>
      <item>Vanja Vargec</item>
      <item>Bariša Pavičić</item>
      <item>Igor Horvat, OIB 02854225476</item>
      <item>Općinski sud u Sisku, ZK Petrinja</item>
      <item>Općinski sud u Rijeci, ZK Rijeka, OIB 54566384631</item>
      <item>Općinski sud u Novom Zagrebu, ZK Zaprešić</item>
      <item>Općinski sud u Koprivnici, ZK Koprivnica</item>
      <item>Slavko Šikman, OIB 88710437644</item>
      <item>HANSA-FLEX Croatia d.o.o., OIB 60365429880</item>
      <item>Helena Mihaljević</item>
    </derivirana_varijabla>
  </DomainObject.Predmet.OstaliListFormatedOIB>
  <DomainObject.Predmet.OstaliListFormatedWithAdress>
    <izvorni_sadrzaj>
      <item>Pavlo Smirnov, Koranska Ulica 1b, 10000 Zagreb</item>
      <item>Odvjetničko društvo LJUBENKO &amp; PARTNERI društvo s ograničenom odgovornošću za odvjetničke usluge, Branimirova 29, 10000 Zagreb</item>
      <item>Vanja Vargec, Branimirova 29, Branimir centar-ulaz Draškovićeva, p.p. 488, 10000 Zagreb</item>
      <item>Bariša Pavičić, Petra i Tome Erdody 12, 10000 Zagreb</item>
      <item>Igor Horvat, Bolnička Cesta 34e, 10000 Zagreb</item>
      <item>Općinski sud u Sisku, ZK Petrinja, Trg dr. Franje Tuđmana 12, 44250 Petrinja</item>
      <item>Općinski sud u Rijeci, ZK Rijeka, Žrtava fašizma 7, 51000 Rijeka</item>
      <item>Općinski sud u Novom Zagrebu, ZK Zaprešić, Trg žrtava fašizma 1, 10290 Zaprešić</item>
      <item>Općinski sud u Koprivnici, ZK Koprivnica, Hrvatske državnosti 5, 48000 Koprivnica</item>
      <item>Slavko Šikman, Kružna Zadvorska Ulica I.odv. 4, 10257 Zadvorsko</item>
      <item>HANSA-FLEX Croatia d.o.o., Samoborska cesta 342, 10000 Zagreb</item>
      <item>Helena Mihaljević, Kamaufova ulica 8, 10000 Zagreb</item>
    </izvorni_sadrzaj>
    <derivirana_varijabla naziv="DomainObject.Predmet.OstaliListFormatedWithAdress_1">
      <item>Pavlo Smirnov, Koranska Ulica 1b, 10000 Zagreb</item>
      <item>Odvjetničko društvo LJUBENKO &amp; PARTNERI društvo s ograničenom odgovornošću za odvjetničke usluge, Branimirova 29, 10000 Zagreb</item>
      <item>Vanja Vargec, Branimirova 29, Branimir centar-ulaz Draškovićeva, p.p. 488, 10000 Zagreb</item>
      <item>Bariša Pavičić, Petra i Tome Erdody 12, 10000 Zagreb</item>
      <item>Igor Horvat, Bolnička Cesta 34e, 10000 Zagreb</item>
      <item>Općinski sud u Sisku, ZK Petrinja, Trg dr. Franje Tuđmana 12, 44250 Petrinja</item>
      <item>Općinski sud u Rijeci, ZK Rijeka, Žrtava fašizma 7, 51000 Rijeka</item>
      <item>Općinski sud u Novom Zagrebu, ZK Zaprešić, Trg žrtava fašizma 1, 10290 Zaprešić</item>
      <item>Općinski sud u Koprivnici, ZK Koprivnica, Hrvatske državnosti 5, 48000 Koprivnica</item>
      <item>Slavko Šikman, Kružna Zadvorska Ulica I.odv. 4, 10257 Zadvorsko</item>
      <item>HANSA-FLEX Croatia d.o.o., Samoborska cesta 342, 10000 Zagreb</item>
      <item>Helena Mihaljević, Kamaufova ulica 8, 10000 Zagreb</item>
    </derivirana_varijabla>
  </DomainObject.Predmet.OstaliListFormatedWithAdress>
  <DomainObject.Predmet.OstaliListFormatedWithAdressOIB>
    <izvorni_sadrzaj>
      <item>Pavlo Smirnov, OIB 53059380575, Koranska Ulica 1b, 10000 Zagreb</item>
      <item>Odvjetničko društvo LJUBENKO &amp; PARTNERI društvo s ograničenom odgovornošću za odvjetničke usluge, OIB 44071613559, Branimirova 29, 10000 Zagreb</item>
      <item>Vanja Vargec, Branimirova 29, Branimir centar-ulaz Draškovićeva, p.p. 488, 10000 Zagreb</item>
      <item>Bariša Pavičić, Petra i Tome Erdody 12, 10000 Zagreb</item>
      <item>Igor Horvat, OIB 02854225476, Bolnička Cesta 34e, 10000 Zagreb</item>
      <item>Općinski sud u Sisku, ZK Petrinja, Trg dr. Franje Tuđmana 12, 44250 Petrinja</item>
      <item>Općinski sud u Rijeci, ZK Rijeka, OIB 54566384631, Žrtava fašizma 7, 51000 Rijeka</item>
      <item>Općinski sud u Novom Zagrebu, ZK Zaprešić, Trg žrtava fašizma 1, 10290 Zaprešić</item>
      <item>Općinski sud u Koprivnici, ZK Koprivnica, Hrvatske državnosti 5, 48000 Koprivnica</item>
      <item>Slavko Šikman, OIB 88710437644, Kružna Zadvorska Ulica I.odv. 4, 10257 Zadvorsko</item>
      <item>HANSA-FLEX Croatia d.o.o., OIB 60365429880, Samoborska cesta 342, 10000 Zagreb</item>
      <item>Helena Mihaljević, Kamaufova ulica 8, 10000 Zagreb</item>
    </izvorni_sadrzaj>
    <derivirana_varijabla naziv="DomainObject.Predmet.OstaliListFormatedWithAdressOIB_1">
      <item>Pavlo Smirnov, OIB 53059380575, Koranska Ulica 1b, 10000 Zagreb</item>
      <item>Odvjetničko društvo LJUBENKO &amp; PARTNERI društvo s ograničenom odgovornošću za odvjetničke usluge, OIB 44071613559, Branimirova 29, 10000 Zagreb</item>
      <item>Vanja Vargec, Branimirova 29, Branimir centar-ulaz Draškovićeva, p.p. 488, 10000 Zagreb</item>
      <item>Bariša Pavičić, Petra i Tome Erdody 12, 10000 Zagreb</item>
      <item>Igor Horvat, OIB 02854225476, Bolnička Cesta 34e, 10000 Zagreb</item>
      <item>Općinski sud u Sisku, ZK Petrinja, Trg dr. Franje Tuđmana 12, 44250 Petrinja</item>
      <item>Općinski sud u Rijeci, ZK Rijeka, OIB 54566384631, Žrtava fašizma 7, 51000 Rijeka</item>
      <item>Općinski sud u Novom Zagrebu, ZK Zaprešić, Trg žrtava fašizma 1, 10290 Zaprešić</item>
      <item>Općinski sud u Koprivnici, ZK Koprivnica, Hrvatske državnosti 5, 48000 Koprivnica</item>
      <item>Slavko Šikman, OIB 88710437644, Kružna Zadvorska Ulica I.odv. 4, 10257 Zadvorsko</item>
      <item>HANSA-FLEX Croatia d.o.o., OIB 60365429880, Samoborska cesta 342, 10000 Zagreb</item>
      <item>Helena Mihaljević, Kamaufova ulica 8, 10000 Zagreb</item>
    </derivirana_varijabla>
  </DomainObject.Predmet.OstaliListFormatedWithAdressOIB>
  <DomainObject.Predmet.OstaliListNazivFormated>
    <izvorni_sadrzaj>
      <item>Pavlo Smirnov</item>
      <item>Odvjetničko društvo LJUBENKO &amp; PARTNERI društvo s ograničenom odgovornošću za odvjetničke usluge</item>
      <item>Vanja Vargec</item>
      <item>Bariša Pavičić</item>
      <item>Igor Horvat</item>
      <item>Općinski sud u Sisku, ZK Petrinja</item>
      <item>Općinski sud u Rijeci, ZK Rijeka</item>
      <item>Općinski sud u Novom Zagrebu, ZK Zaprešić</item>
      <item>Općinski sud u Koprivnici, ZK Koprivnica</item>
      <item>Slavko Šikman</item>
      <item>HANSA-FLEX Croatia d.o.o.</item>
      <item>Helena Mihaljević</item>
    </izvorni_sadrzaj>
    <derivirana_varijabla naziv="DomainObject.Predmet.OstaliListNazivFormated_1">
      <item>Pavlo Smirnov</item>
      <item>Odvjetničko društvo LJUBENKO &amp; PARTNERI društvo s ograničenom odgovornošću za odvjetničke usluge</item>
      <item>Vanja Vargec</item>
      <item>Bariša Pavičić</item>
      <item>Igor Horvat</item>
      <item>Općinski sud u Sisku, ZK Petrinja</item>
      <item>Općinski sud u Rijeci, ZK Rijeka</item>
      <item>Općinski sud u Novom Zagrebu, ZK Zaprešić</item>
      <item>Općinski sud u Koprivnici, ZK Koprivnica</item>
      <item>Slavko Šikman</item>
      <item>HANSA-FLEX Croatia d.o.o.</item>
      <item>Helena Mihaljević</item>
    </derivirana_varijabla>
  </DomainObject.Predmet.OstaliListNazivFormated>
  <DomainObject.Predmet.OstaliListNazivFormatedOIB>
    <izvorni_sadrzaj>
      <item>Pavlo Smirnov, OIB 53059380575</item>
      <item>Odvjetničko društvo LJUBENKO &amp; PARTNERI društvo s ograničenom odgovornošću za odvjetničke usluge, OIB 44071613559</item>
      <item>Vanja Vargec</item>
      <item>Bariša Pavičić</item>
      <item>Igor Horvat, OIB 02854225476</item>
      <item>Općinski sud u Sisku, ZK Petrinja</item>
      <item>Općinski sud u Rijeci, ZK Rijeka, OIB 54566384631</item>
      <item>Općinski sud u Novom Zagrebu, ZK Zaprešić</item>
      <item>Općinski sud u Koprivnici, ZK Koprivnica</item>
      <item>Slavko Šikman, OIB 88710437644</item>
      <item>HANSA-FLEX Croatia d.o.o., OIB 60365429880</item>
      <item>Helena Mihaljević</item>
    </izvorni_sadrzaj>
    <derivirana_varijabla naziv="DomainObject.Predmet.OstaliListNazivFormatedOIB_1">
      <item>Pavlo Smirnov, OIB 53059380575</item>
      <item>Odvjetničko društvo LJUBENKO &amp; PARTNERI društvo s ograničenom odgovornošću za odvjetničke usluge, OIB 44071613559</item>
      <item>Vanja Vargec</item>
      <item>Bariša Pavičić</item>
      <item>Igor Horvat, OIB 02854225476</item>
      <item>Općinski sud u Sisku, ZK Petrinja</item>
      <item>Općinski sud u Rijeci, ZK Rijeka, OIB 54566384631</item>
      <item>Općinski sud u Novom Zagrebu, ZK Zaprešić</item>
      <item>Općinski sud u Koprivnici, ZK Koprivnica</item>
      <item>Slavko Šikman, OIB 88710437644</item>
      <item>HANSA-FLEX Croatia d.o.o., OIB 60365429880</item>
      <item>Helena Mihaljević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2020.</izvorni_sadrzaj>
    <derivirana_varijabla naziv="DomainObject.Datum_1">29. srpnja 2020.</derivirana_varijabla>
  </DomainObject.Datum>
  <DomainObject.PoslovniBrojDokumenta>
    <izvorni_sadrzaj>St-163/2019-98</izvorni_sadrzaj>
    <derivirana_varijabla naziv="DomainObject.PoslovniBrojDokumenta_1">St-163/2019-98</derivirana_varijabla>
  </DomainObject.PoslovniBrojDokumenta>
  <DomainObject.Predmet.StrankaIDrugi>
    <izvorni_sadrzaj>Kamenolom Gorjak d.o.o. i dr.</izvorni_sadrzaj>
    <derivirana_varijabla naziv="DomainObject.Predmet.StrankaIDrugi_1">Kamenolom Gorjak d.o.o. i dr.</derivirana_varijabla>
  </DomainObject.Predmet.StrankaIDrugi>
  <DomainObject.Predmet.ProtustrankaIDrugi>
    <izvorni_sadrzaj>HIDROELEKTRA MEHANIZACIJA d.d.</izvorni_sadrzaj>
    <derivirana_varijabla naziv="DomainObject.Predmet.ProtustrankaIDrugi_1">HIDROELEKTRA MEHANIZACIJA d.d.</derivirana_varijabla>
  </DomainObject.Predmet.ProtustrankaIDrugi>
  <DomainObject.Predmet.StrankaIDrugiAdressOIB>
    <izvorni_sadrzaj>Kamenolom Gorjak d.o.o., OIB 70092623710, Gornje Jesenje/bb, 49225 Gornje Jesenje i dr.</izvorni_sadrzaj>
    <derivirana_varijabla naziv="DomainObject.Predmet.StrankaIDrugiAdressOIB_1">Kamenolom Gorjak d.o.o., OIB 70092623710, Gornje Jesenje/bb, 49225 Gornje Jesenje i dr.</derivirana_varijabla>
  </DomainObject.Predmet.StrankaIDrugiAdressOIB>
  <DomainObject.Predmet.ProtustrankaIDrugiAdressOIB>
    <izvorni_sadrzaj>HIDROELEKTRA MEHANIZACIJA d.d., OIB 96667257878, Radnička cesta 204, 10000 Zagreb</izvorni_sadrzaj>
    <derivirana_varijabla naziv="DomainObject.Predmet.ProtustrankaIDrugiAdressOIB_1">HIDROELEKTRA MEHANIZACIJA d.d., OIB 96667257878, Radnička cesta 204,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Kamenolom Gorjak d.o.o.</item>
      <item>HIDROELEKTRA MEHANIZACIJA d.d.</item>
      <item>Pavlo Smirnov</item>
      <item>Odvjetničko društvo LJUBENKO &amp; PARTNERI društvo s ograničenom odgovornošću za odvjetničke usluge</item>
      <item>MAAČ-GRADNJA, d.o.o.</item>
      <item>Vanja Vargec</item>
      <item>Bariša Pavičić</item>
      <item>FINANCIJSKA AGENCIJA, RC Zagreb</item>
      <item>BRTVA BB d.o.o.</item>
      <item>Igor Horvat</item>
      <item>Općinski sud u Sisku, ZK Petrinja</item>
      <item>Općinski sud u Rijeci, ZK Rijeka</item>
      <item>Općinski sud u Novom Zagrebu, ZK Zaprešić</item>
      <item>Općinski sud u Koprivnici, ZK Koprivnica</item>
      <item>Slavko Šikman</item>
      <item>HANSA-FLEX Croatia d.o.o.</item>
      <item>Helena Mihaljević</item>
    </izvorni_sadrzaj>
    <derivirana_varijabla naziv="DomainObject.Predmet.SudioniciListNaziv_1">
      <item>Kamenolom Gorjak d.o.o.</item>
      <item>HIDROELEKTRA MEHANIZACIJA d.d.</item>
      <item>Pavlo Smirnov</item>
      <item>Odvjetničko društvo LJUBENKO &amp; PARTNERI društvo s ograničenom odgovornošću za odvjetničke usluge</item>
      <item>MAAČ-GRADNJA, d.o.o.</item>
      <item>Vanja Vargec</item>
      <item>Bariša Pavičić</item>
      <item>FINANCIJSKA AGENCIJA, RC Zagreb</item>
      <item>BRTVA BB d.o.o.</item>
      <item>Igor Horvat</item>
      <item>Općinski sud u Sisku, ZK Petrinja</item>
      <item>Općinski sud u Rijeci, ZK Rijeka</item>
      <item>Općinski sud u Novom Zagrebu, ZK Zaprešić</item>
      <item>Općinski sud u Koprivnici, ZK Koprivnica</item>
      <item>Slavko Šikman</item>
      <item>HANSA-FLEX Croatia d.o.o.</item>
      <item>Helena Mihaljević</item>
    </derivirana_varijabla>
  </DomainObject.Predmet.SudioniciListNaziv>
  <DomainObject.Predmet.SudioniciListAdressOIB>
    <izvorni_sadrzaj>
      <item>Kamenolom Gorjak d.o.o., OIB 70092623710, Gornje Jesenje/bb,49225 Gornje Jesenje</item>
      <item>HIDROELEKTRA MEHANIZACIJA d.d., OIB 96667257878, Radnička cesta 204,10000 Zagreb</item>
      <item>Pavlo Smirnov, OIB 53059380575, Koranska Ulica 1b,10000 Zagreb</item>
      <item>Odvjetničko društvo LJUBENKO &amp; PARTNERI društvo s ograničenom odgovornošću za odvjetničke usluge, OIB 44071613559, Branimirova 29,10000 Zagreb</item>
      <item>MAAČ-GRADNJA, d.o.o., OIB 67937005999, Zeleni trg 4,10000 Zagreb</item>
      <item>Vanja Vargec, Branimirova 29, Branimir centar-ulaz Draškovićeva, p.p. 488,10000 Zagreb</item>
      <item>Bariša Pavičić, Petra i Tome Erdody 12,10000 Zagreb</item>
      <item>FINANCIJSKA AGENCIJA, RC Zagreb, OIB 85821130368, Trg svibanjskih žrtava 1995. 1,10000 Zagreb</item>
      <item>BRTVA BB d.o.o., OIB 08479895070, Radučka ulica 19,10000 Zagreb</item>
      <item>Igor Horvat, OIB 02854225476, Bolnička Cesta 34e,10000 Zagreb</item>
      <item>Općinski sud u Sisku, ZK Petrinja, Trg dr. Franje Tuđmana 12,44250 Petrinja</item>
      <item>Općinski sud u Rijeci, ZK Rijeka, OIB 54566384631, Žrtava fašizma 7,51000 Rijeka</item>
      <item>Općinski sud u Novom Zagrebu, ZK Zaprešić, Trg žrtava fašizma 1,10290 Zaprešić</item>
      <item>Općinski sud u Koprivnici, ZK Koprivnica, Hrvatske državnosti 5,48000 Koprivnica</item>
      <item>Slavko Šikman, OIB 88710437644, Kružna Zadvorska Ulica I.odv. 4,10257 Zadvorsko</item>
      <item>HANSA-FLEX Croatia d.o.o., OIB 60365429880, Samoborska cesta 342,10000 Zagreb</item>
      <item>Helena Mihaljević, Kamaufova ulica 8,10000 Zagreb</item>
    </izvorni_sadrzaj>
    <derivirana_varijabla naziv="DomainObject.Predmet.SudioniciListAdressOIB_1">
      <item>Kamenolom Gorjak d.o.o., OIB 70092623710, Gornje Jesenje/bb,49225 Gornje Jesenje</item>
      <item>HIDROELEKTRA MEHANIZACIJA d.d., OIB 96667257878, Radnička cesta 204,10000 Zagreb</item>
      <item>Pavlo Smirnov, OIB 53059380575, Koranska Ulica 1b,10000 Zagreb</item>
      <item>Odvjetničko društvo LJUBENKO &amp; PARTNERI društvo s ograničenom odgovornošću za odvjetničke usluge, OIB 44071613559, Branimirova 29,10000 Zagreb</item>
      <item>MAAČ-GRADNJA, d.o.o., OIB 67937005999, Zeleni trg 4,10000 Zagreb</item>
      <item>Vanja Vargec, Branimirova 29, Branimir centar-ulaz Draškovićeva, p.p. 488,10000 Zagreb</item>
      <item>Bariša Pavičić, Petra i Tome Erdody 12,10000 Zagreb</item>
      <item>FINANCIJSKA AGENCIJA, RC Zagreb, OIB 85821130368, Trg svibanjskih žrtava 1995. 1,10000 Zagreb</item>
      <item>BRTVA BB d.o.o., OIB 08479895070, Radučka ulica 19,10000 Zagreb</item>
      <item>Igor Horvat, OIB 02854225476, Bolnička Cesta 34e,10000 Zagreb</item>
      <item>Općinski sud u Sisku, ZK Petrinja, Trg dr. Franje Tuđmana 12,44250 Petrinja</item>
      <item>Općinski sud u Rijeci, ZK Rijeka, OIB 54566384631, Žrtava fašizma 7,51000 Rijeka</item>
      <item>Općinski sud u Novom Zagrebu, ZK Zaprešić, Trg žrtava fašizma 1,10290 Zaprešić</item>
      <item>Općinski sud u Koprivnici, ZK Koprivnica, Hrvatske državnosti 5,48000 Koprivnica</item>
      <item>Slavko Šikman, OIB 88710437644, Kružna Zadvorska Ulica I.odv. 4,10257 Zadvorsko</item>
      <item>HANSA-FLEX Croatia d.o.o., OIB 60365429880, Samoborska cesta 342,10000 Zagreb</item>
      <item>Helena Mihaljević, Kamaufova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70092623710</item>
      <item>, OIB 96667257878</item>
      <item>, OIB 53059380575</item>
      <item>, OIB 44071613559</item>
      <item>, OIB 67937005999</item>
      <item>, OIB null</item>
      <item>, OIB null</item>
      <item>, OIB 85821130368</item>
      <item>, OIB 08479895070</item>
      <item>, OIB 02854225476</item>
      <item>, OIB null</item>
      <item>, OIB 54566384631</item>
      <item>, OIB null</item>
      <item>, OIB null</item>
      <item>, OIB 88710437644</item>
      <item>, OIB 60365429880</item>
      <item>, OIB null</item>
    </izvorni_sadrzaj>
    <derivirana_varijabla naziv="DomainObject.Predmet.SudioniciListNazivOIB_1">
      <item>, OIB 70092623710</item>
      <item>, OIB 96667257878</item>
      <item>, OIB 53059380575</item>
      <item>, OIB 44071613559</item>
      <item>, OIB 67937005999</item>
      <item>, OIB null</item>
      <item>, OIB null</item>
      <item>, OIB 85821130368</item>
      <item>, OIB 08479895070</item>
      <item>, OIB 02854225476</item>
      <item>, OIB null</item>
      <item>, OIB 54566384631</item>
      <item>, OIB null</item>
      <item>, OIB null</item>
      <item>, OIB 88710437644</item>
      <item>, OIB 60365429880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Katić, OIB 77039325465, Drniška 22, 10000 Zagreb</item>
    </izvorni_sadrzaj>
    <derivirana_varijabla naziv="DomainObject.Predmet.StecajniUpraviteljiListAddressOIB_1">
      <item>Damir Katić, OIB 77039325465, Drniška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siječnja 2019.</izvorni_sadrzaj>
    <derivirana_varijabla naziv="DomainObject.Predmet.DatumPocetkaProcesa_1">22.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AE4F26-476F-48BD-9E44-BA43C0FBD0D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158</properties:Pages>
  <properties:Words>35094</properties:Words>
  <properties:Characters>201472</properties:Characters>
  <properties:Lines>21843</properties:Lines>
  <properties:Paragraphs>17260</properties:Paragraphs>
  <properties:TotalTime>513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2020-07-21T06:32:00Z</dcterms:created>
  <dc:creator>Maja Hajtek</dc:creator>
  <cp:lastModifiedBy>Melita Knežević</cp:lastModifiedBy>
  <cp:lastPrinted>2020-07-29T09:31:00Z</cp:lastPrinted>
  <dcterms:modified xmlns:xsi="http://www.w3.org/2001/XMLSchema-instance" xsi:type="dcterms:W3CDTF">2020-07-29T11:55:00Z</dcterms:modified>
  <cp:revision>432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St-163/2019-98 / Zapisnik - Ispitno ročište (ZAPISNIK - ispitno i izvještajno ročište - 28.07.2020. - HIDROELEKTRA - ...)</vt:lpwstr>
  </prop:property>
  <prop:property fmtid="{D5CDD505-2E9C-101B-9397-08002B2CF9AE}" pid="4" name="CC_coloring">
    <vt:bool>false</vt:bool>
  </prop:property>
  <prop:property fmtid="{D5CDD505-2E9C-101B-9397-08002B2CF9AE}" pid="5" name="BrojStranica">
    <vt:i4>158</vt:i4>
  </prop:property>
</prop:Properties>
</file>